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547" w:rsidRPr="001E2F02" w:rsidRDefault="00B10547"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B10547" w:rsidRPr="001E2F02" w:rsidRDefault="00B10547" w:rsidP="00CE24AC">
      <w:pPr>
        <w:jc w:val="center"/>
        <w:rPr>
          <w:rFonts w:ascii="Arial Unicode" w:hAnsi="Arial Unicode" w:cs="Arial Unicode"/>
        </w:rPr>
      </w:pPr>
      <w:r w:rsidRPr="001E2F02">
        <w:rPr>
          <w:rFonts w:ascii="Arial Unicode" w:hAnsi="Arial Unicode" w:cs="Arial Unicode"/>
        </w:rPr>
        <w:t>ОБ  ОТКРЫТОМ КОНКУРСЕ</w:t>
      </w:r>
    </w:p>
    <w:p w:rsidR="00B10547" w:rsidRPr="001E2F02" w:rsidRDefault="00B10547"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5C1C38">
        <w:rPr>
          <w:rFonts w:ascii="Arial Unicode" w:hAnsi="Arial Unicode" w:cs="Arial Unicode"/>
          <w:sz w:val="22"/>
          <w:szCs w:val="22"/>
        </w:rPr>
        <w:t>1</w:t>
      </w:r>
      <w:r w:rsidRPr="00ED1068">
        <w:rPr>
          <w:rFonts w:ascii="Arial Unicode" w:hAnsi="Arial Unicode" w:cs="Arial Unicode"/>
          <w:sz w:val="22"/>
          <w:szCs w:val="22"/>
        </w:rPr>
        <w:t>5</w:t>
      </w:r>
      <w:r>
        <w:rPr>
          <w:rFonts w:ascii="Arial Unicode" w:hAnsi="Arial Unicode" w:cs="Arial Unicode"/>
          <w:sz w:val="22"/>
          <w:szCs w:val="22"/>
        </w:rPr>
        <w:t>.</w:t>
      </w:r>
      <w:r w:rsidRPr="00ED1068">
        <w:rPr>
          <w:rFonts w:ascii="Arial Unicode" w:hAnsi="Arial Unicode" w:cs="Arial Unicode"/>
          <w:sz w:val="22"/>
          <w:szCs w:val="22"/>
        </w:rPr>
        <w:t>01</w:t>
      </w:r>
      <w:r>
        <w:rPr>
          <w:rFonts w:ascii="Arial Unicode" w:hAnsi="Arial Unicode" w:cs="Arial Unicode"/>
          <w:sz w:val="22"/>
          <w:szCs w:val="22"/>
        </w:rPr>
        <w:t>.20</w:t>
      </w:r>
      <w:r w:rsidRPr="00ED1068">
        <w:rPr>
          <w:rFonts w:ascii="Arial Unicode" w:hAnsi="Arial Unicode" w:cs="Arial Unicode"/>
          <w:sz w:val="22"/>
          <w:szCs w:val="22"/>
        </w:rPr>
        <w:t>20</w:t>
      </w:r>
      <w:r w:rsidRPr="001E2F02">
        <w:rPr>
          <w:rFonts w:ascii="Arial Unicode" w:hAnsi="Arial Unicode" w:cs="Arial Unicode"/>
          <w:sz w:val="22"/>
          <w:szCs w:val="22"/>
        </w:rPr>
        <w:t>г.</w:t>
      </w:r>
    </w:p>
    <w:p w:rsidR="00B10547" w:rsidRPr="001E2F02" w:rsidRDefault="00B10547" w:rsidP="00CE24AC">
      <w:pPr>
        <w:jc w:val="center"/>
        <w:rPr>
          <w:rFonts w:ascii="Arial Unicode" w:hAnsi="Arial Unicode" w:cs="Arial Unicode"/>
          <w:sz w:val="20"/>
          <w:szCs w:val="20"/>
          <w:lang w:val="af-ZA"/>
        </w:rPr>
      </w:pPr>
    </w:p>
    <w:p w:rsidR="00B10547" w:rsidRPr="005C1C38" w:rsidRDefault="00B10547"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w:t>
      </w:r>
      <w:r w:rsidRPr="005C1C38">
        <w:rPr>
          <w:rFonts w:ascii="Arial Unicode" w:hAnsi="Arial Unicode" w:cs="Arial Unicode"/>
        </w:rPr>
        <w:t>21</w:t>
      </w:r>
    </w:p>
    <w:p w:rsidR="00B10547" w:rsidRPr="009044F1" w:rsidRDefault="00B10547" w:rsidP="00B46D58">
      <w:pPr>
        <w:pStyle w:val="BodyTextIndent"/>
        <w:widowControl w:val="0"/>
        <w:spacing w:line="240" w:lineRule="auto"/>
        <w:ind w:firstLine="720"/>
        <w:rPr>
          <w:rFonts w:ascii="GHEA Grapalat" w:hAnsi="GHEA Grapalat" w:cs="GHEA Grapalat"/>
          <w:sz w:val="24"/>
          <w:szCs w:val="24"/>
        </w:rPr>
      </w:pPr>
    </w:p>
    <w:p w:rsidR="00B10547" w:rsidRPr="009044F1" w:rsidRDefault="00B10547"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B10547" w:rsidRPr="0081467B" w:rsidRDefault="00B10547"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Cyr" w:hAnsi="GHEA Grapalat Cyr" w:cs="GHEA Grapalat Cyr"/>
          <w:sz w:val="24"/>
          <w:szCs w:val="24"/>
        </w:rPr>
        <w:t xml:space="preserve"> установленном порядке будет предложено заключить договор </w:t>
      </w:r>
      <w:r w:rsidRPr="0081467B">
        <w:rPr>
          <w:rFonts w:ascii="GHEA Grapalat Cyr" w:hAnsi="GHEA Grapalat Cyr" w:cs="GHEA Grapalat Cyr"/>
          <w:sz w:val="24"/>
          <w:szCs w:val="24"/>
        </w:rPr>
        <w:t xml:space="preserve">по поставке </w:t>
      </w:r>
      <w:r w:rsidRPr="00894424">
        <w:rPr>
          <w:rFonts w:ascii="GHEA Grapalat Cyr" w:hAnsi="GHEA Grapalat Cyr" w:cs="GHEA Grapalat Cyr"/>
          <w:sz w:val="24"/>
          <w:szCs w:val="24"/>
        </w:rPr>
        <w:t>медицинских товаров</w:t>
      </w:r>
      <w:r w:rsidRPr="0081467B">
        <w:rPr>
          <w:rFonts w:ascii="GHEA Grapalat" w:hAnsi="GHEA Grapalat" w:cs="GHEA Grapalat"/>
          <w:sz w:val="24"/>
          <w:szCs w:val="24"/>
        </w:rPr>
        <w:t>.</w:t>
      </w:r>
    </w:p>
    <w:p w:rsidR="00B10547" w:rsidRPr="009044F1" w:rsidRDefault="00B10547"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B10547" w:rsidRPr="00CE24AC" w:rsidRDefault="00B10547"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B10547" w:rsidRPr="003F762C" w:rsidRDefault="00B10547"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B10547" w:rsidRPr="009044F1" w:rsidRDefault="00B10547" w:rsidP="00B46D58">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B10547" w:rsidRPr="00D5443D" w:rsidRDefault="00B10547" w:rsidP="00B46D58">
      <w:pPr>
        <w:pStyle w:val="BodyTextIndent"/>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B10547" w:rsidRPr="001B32D9" w:rsidRDefault="00B10547"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B10547" w:rsidRPr="00333223" w:rsidRDefault="00B10547"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B10547" w:rsidRPr="000F11E5" w:rsidRDefault="00B10547" w:rsidP="001516B2">
      <w:pPr>
        <w:pStyle w:val="BodyTextIndent"/>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ED1068">
        <w:rPr>
          <w:rFonts w:ascii="GHEA Grapalat" w:hAnsi="GHEA Grapalat" w:cs="GHEA Grapalat"/>
          <w:sz w:val="24"/>
          <w:szCs w:val="24"/>
        </w:rPr>
        <w:t>30</w:t>
      </w:r>
      <w:r>
        <w:rPr>
          <w:rFonts w:ascii="GHEA Grapalat" w:hAnsi="GHEA Grapalat" w:cs="GHEA Grapalat"/>
          <w:sz w:val="24"/>
          <w:szCs w:val="24"/>
        </w:rPr>
        <w:t>.</w:t>
      </w:r>
      <w:r w:rsidRPr="00ED1068">
        <w:rPr>
          <w:rFonts w:ascii="GHEA Grapalat" w:hAnsi="GHEA Grapalat" w:cs="GHEA Grapalat"/>
          <w:sz w:val="24"/>
          <w:szCs w:val="24"/>
        </w:rPr>
        <w:t>01</w:t>
      </w:r>
      <w:r>
        <w:rPr>
          <w:rFonts w:ascii="GHEA Grapalat" w:hAnsi="GHEA Grapalat" w:cs="GHEA Grapalat"/>
          <w:sz w:val="24"/>
          <w:szCs w:val="24"/>
        </w:rPr>
        <w:t>.20</w:t>
      </w:r>
      <w:r w:rsidRPr="00ED1068">
        <w:rPr>
          <w:rFonts w:ascii="GHEA Grapalat" w:hAnsi="GHEA Grapalat" w:cs="GHEA Grapalat"/>
          <w:sz w:val="24"/>
          <w:szCs w:val="24"/>
        </w:rPr>
        <w:t>20</w:t>
      </w:r>
      <w:r w:rsidRPr="00333223">
        <w:rPr>
          <w:rFonts w:ascii="GHEA Grapalat Cyr" w:hAnsi="GHEA Grapalat Cyr" w:cs="GHEA Grapalat Cyr"/>
          <w:sz w:val="24"/>
          <w:szCs w:val="24"/>
        </w:rPr>
        <w:t>г в 12:00.</w:t>
      </w:r>
      <w:r>
        <w:rPr>
          <w:rFonts w:ascii="GHEA Grapalat" w:hAnsi="GHEA Grapalat" w:cs="GHEA Grapalat"/>
          <w:sz w:val="24"/>
          <w:szCs w:val="24"/>
        </w:rPr>
        <w:t>.</w:t>
      </w:r>
    </w:p>
    <w:p w:rsidR="00B10547" w:rsidRPr="001B32D9" w:rsidRDefault="00B10547"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B10547" w:rsidRPr="00643D35" w:rsidRDefault="00B10547" w:rsidP="00643D35">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B10547" w:rsidRPr="00643D35" w:rsidRDefault="00B10547" w:rsidP="00643D35">
      <w:pPr>
        <w:ind w:firstLine="708"/>
        <w:jc w:val="both"/>
        <w:rPr>
          <w:rFonts w:ascii="GHEA Grapalat Cyr" w:hAnsi="GHEA Grapalat Cyr" w:cs="GHEA Grapalat Cyr"/>
        </w:rPr>
      </w:pPr>
      <w:r w:rsidRPr="00643D35">
        <w:rPr>
          <w:rFonts w:ascii="GHEA Grapalat Cyr" w:hAnsi="GHEA Grapalat Cyr" w:cs="GHEA Grapalat Cyr"/>
        </w:rPr>
        <w:t>тел. 010-650560</w:t>
      </w:r>
    </w:p>
    <w:p w:rsidR="00B10547" w:rsidRPr="00643D35" w:rsidRDefault="00B10547" w:rsidP="00643D35">
      <w:pPr>
        <w:ind w:firstLine="708"/>
        <w:jc w:val="both"/>
        <w:rPr>
          <w:rFonts w:ascii="GHEA Grapalat Cyr" w:hAnsi="GHEA Grapalat Cyr" w:cs="GHEA Grapalat Cyr"/>
        </w:rPr>
      </w:pPr>
      <w:r w:rsidRPr="00643D35">
        <w:rPr>
          <w:rFonts w:ascii="GHEA Grapalat Cyr" w:hAnsi="GHEA Grapalat Cyr" w:cs="GHEA Grapalat Cyr"/>
        </w:rPr>
        <w:t>эл.почта. norq-marash-gnumner@mail.ru</w:t>
      </w:r>
    </w:p>
    <w:p w:rsidR="00B10547" w:rsidRPr="00643D35" w:rsidRDefault="00B10547" w:rsidP="00643D35">
      <w:pPr>
        <w:ind w:firstLine="567"/>
        <w:jc w:val="both"/>
        <w:rPr>
          <w:rFonts w:ascii="GHEA Grapalat Cyr" w:hAnsi="GHEA Grapalat Cyr" w:cs="GHEA Grapalat Cyr"/>
        </w:rPr>
      </w:pPr>
      <w:r w:rsidRPr="00643D35">
        <w:rPr>
          <w:rFonts w:ascii="GHEA Grapalat Cyr" w:hAnsi="GHEA Grapalat Cyr" w:cs="GHEA Grapalat Cyr"/>
        </w:rPr>
        <w:t xml:space="preserve"> Заказчик: &lt;&lt;Норк-Мараш&gt;&gt; медицинский центр&gt;&gt; ЗАО</w:t>
      </w:r>
    </w:p>
    <w:p w:rsidR="00B10547" w:rsidRPr="00D5443D" w:rsidRDefault="00B10547"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B10547" w:rsidRPr="009044F1" w:rsidRDefault="00B10547" w:rsidP="00643D35">
      <w:pPr>
        <w:pStyle w:val="BodyText"/>
        <w:widowControl w:val="0"/>
        <w:spacing w:after="160"/>
        <w:ind w:firstLine="567"/>
        <w:jc w:val="right"/>
        <w:rPr>
          <w:rFonts w:ascii="GHEA Grapalat" w:hAnsi="GHEA Grapalat" w:cs="GHEA Grapalat"/>
          <w:i/>
          <w:iCs/>
        </w:rPr>
      </w:pPr>
      <w:r w:rsidRPr="009044F1">
        <w:rPr>
          <w:rFonts w:ascii="GHEA Grapalat Cyr" w:hAnsi="GHEA Grapalat Cyr" w:cs="GHEA Grapalat Cyr"/>
          <w:i/>
          <w:iCs/>
        </w:rPr>
        <w:t>Утверждено</w:t>
      </w:r>
    </w:p>
    <w:p w:rsidR="00B10547" w:rsidRPr="006C606F" w:rsidRDefault="00B10547"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w:t>
      </w:r>
      <w:r w:rsidRPr="006C606F">
        <w:rPr>
          <w:rFonts w:ascii="Arial Unicode" w:hAnsi="Arial Unicode" w:cs="Arial Unicode"/>
        </w:rPr>
        <w:t>21</w:t>
      </w:r>
    </w:p>
    <w:p w:rsidR="00B10547" w:rsidRPr="009044F1" w:rsidRDefault="00B10547" w:rsidP="00643D35">
      <w:pPr>
        <w:pStyle w:val="BodyText"/>
        <w:widowControl w:val="0"/>
        <w:spacing w:after="160"/>
        <w:jc w:val="right"/>
        <w:rPr>
          <w:rFonts w:ascii="GHEA Grapalat Cyr" w:hAnsi="GHEA Grapalat Cyr" w:cs="GHEA Grapalat Cyr"/>
          <w:i/>
          <w:iCs/>
        </w:rPr>
      </w:pPr>
      <w:r w:rsidRPr="001B32D9">
        <w:rPr>
          <w:rFonts w:ascii="GHEA Grapalat" w:hAnsi="GHEA Grapalat" w:cs="GHEA Grapalat"/>
          <w:i/>
          <w:iCs/>
        </w:rPr>
        <w:br/>
      </w:r>
      <w:r>
        <w:rPr>
          <w:rFonts w:ascii="GHEA Grapalat Cyr" w:hAnsi="GHEA Grapalat Cyr" w:cs="GHEA Grapalat Cyr"/>
          <w:i/>
          <w:iCs/>
        </w:rPr>
        <w:t xml:space="preserve">№ </w:t>
      </w:r>
      <w:r>
        <w:rPr>
          <w:rFonts w:ascii="GHEA Grapalat" w:hAnsi="GHEA Grapalat" w:cs="GHEA Grapalat"/>
          <w:i/>
          <w:iCs/>
          <w:lang w:val="en-US"/>
        </w:rPr>
        <w:t>15</w:t>
      </w:r>
      <w:r>
        <w:rPr>
          <w:rFonts w:ascii="GHEA Grapalat" w:hAnsi="GHEA Grapalat" w:cs="GHEA Grapalat"/>
          <w:i/>
          <w:iCs/>
        </w:rPr>
        <w:t>.</w:t>
      </w:r>
      <w:r>
        <w:rPr>
          <w:rFonts w:ascii="GHEA Grapalat" w:hAnsi="GHEA Grapalat" w:cs="GHEA Grapalat"/>
          <w:i/>
          <w:iCs/>
          <w:lang w:val="en-US"/>
        </w:rPr>
        <w:t>01</w:t>
      </w:r>
      <w:r w:rsidRPr="00D13026">
        <w:rPr>
          <w:rFonts w:ascii="GHEA Grapalat" w:hAnsi="GHEA Grapalat" w:cs="GHEA Grapalat"/>
          <w:i/>
          <w:iCs/>
        </w:rPr>
        <w:t>.</w:t>
      </w:r>
      <w:r w:rsidRPr="009044F1">
        <w:rPr>
          <w:rFonts w:ascii="GHEA Grapalat" w:hAnsi="GHEA Grapalat" w:cs="GHEA Grapalat"/>
          <w:i/>
          <w:iCs/>
        </w:rPr>
        <w:t xml:space="preserve"> 20</w:t>
      </w:r>
      <w:r>
        <w:rPr>
          <w:rFonts w:ascii="GHEA Grapalat" w:hAnsi="GHEA Grapalat" w:cs="GHEA Grapalat"/>
          <w:i/>
          <w:iCs/>
          <w:lang w:val="en-US"/>
        </w:rPr>
        <w:t>20</w:t>
      </w:r>
      <w:r w:rsidRPr="009044F1">
        <w:rPr>
          <w:rFonts w:ascii="GHEA Grapalat Cyr" w:hAnsi="GHEA Grapalat Cyr" w:cs="GHEA Grapalat Cyr"/>
          <w:i/>
          <w:iCs/>
        </w:rPr>
        <w:t>г.</w:t>
      </w:r>
    </w:p>
    <w:p w:rsidR="00B10547" w:rsidRPr="009044F1" w:rsidRDefault="00B10547" w:rsidP="00B46D58">
      <w:pPr>
        <w:pStyle w:val="BodyText"/>
        <w:widowControl w:val="0"/>
        <w:spacing w:after="160"/>
        <w:ind w:right="-7" w:firstLine="567"/>
        <w:jc w:val="center"/>
        <w:rPr>
          <w:rFonts w:ascii="GHEA Grapalat" w:hAnsi="GHEA Grapalat" w:cs="GHEA Grapalat"/>
        </w:rPr>
      </w:pPr>
    </w:p>
    <w:p w:rsidR="00B10547" w:rsidRPr="003A1EBB" w:rsidRDefault="00B10547" w:rsidP="00B46D58">
      <w:pPr>
        <w:pStyle w:val="BodyText"/>
        <w:widowControl w:val="0"/>
        <w:spacing w:after="160"/>
        <w:ind w:right="-7" w:firstLine="567"/>
        <w:jc w:val="center"/>
        <w:rPr>
          <w:rFonts w:ascii="GHEA Grapalat" w:hAnsi="GHEA Grapalat" w:cs="GHEA Grapalat"/>
        </w:rPr>
      </w:pPr>
    </w:p>
    <w:p w:rsidR="00B10547" w:rsidRPr="003A1EBB" w:rsidRDefault="00B10547" w:rsidP="00B46D58">
      <w:pPr>
        <w:pStyle w:val="BodyText"/>
        <w:widowControl w:val="0"/>
        <w:spacing w:after="160"/>
        <w:ind w:right="-7" w:firstLine="567"/>
        <w:jc w:val="center"/>
        <w:rPr>
          <w:rFonts w:ascii="GHEA Grapalat" w:hAnsi="GHEA Grapalat" w:cs="GHEA Grapalat"/>
        </w:rPr>
      </w:pPr>
    </w:p>
    <w:p w:rsidR="00B10547" w:rsidRPr="001E2F02" w:rsidRDefault="00B10547"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B10547" w:rsidRPr="00D13026" w:rsidRDefault="00B10547" w:rsidP="00B46D58">
      <w:pPr>
        <w:pStyle w:val="BodyText"/>
        <w:widowControl w:val="0"/>
        <w:spacing w:after="160"/>
        <w:ind w:right="-7" w:firstLine="567"/>
        <w:jc w:val="center"/>
        <w:rPr>
          <w:rFonts w:ascii="GHEA Grapalat" w:hAnsi="GHEA Grapalat" w:cs="GHEA Grapalat"/>
          <w:lang w:val="af-ZA"/>
        </w:rPr>
      </w:pPr>
    </w:p>
    <w:p w:rsidR="00B10547" w:rsidRPr="003A1EBB" w:rsidRDefault="00B10547" w:rsidP="00B46D58">
      <w:pPr>
        <w:pStyle w:val="BodyText"/>
        <w:widowControl w:val="0"/>
        <w:spacing w:after="160"/>
        <w:ind w:right="-7" w:firstLine="567"/>
        <w:jc w:val="center"/>
        <w:rPr>
          <w:rFonts w:ascii="GHEA Grapalat" w:hAnsi="GHEA Grapalat" w:cs="GHEA Grapalat"/>
        </w:rPr>
      </w:pPr>
    </w:p>
    <w:p w:rsidR="00B10547" w:rsidRPr="003A1EBB" w:rsidRDefault="00B10547" w:rsidP="00B46D58">
      <w:pPr>
        <w:pStyle w:val="BodyText"/>
        <w:widowControl w:val="0"/>
        <w:spacing w:after="160"/>
        <w:ind w:right="-7" w:firstLine="567"/>
        <w:jc w:val="center"/>
        <w:rPr>
          <w:rFonts w:ascii="GHEA Grapalat" w:hAnsi="GHEA Grapalat" w:cs="GHEA Grapalat"/>
        </w:rPr>
      </w:pPr>
    </w:p>
    <w:p w:rsidR="00B10547" w:rsidRPr="009044F1" w:rsidRDefault="00B10547"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B10547" w:rsidRPr="009044F1" w:rsidRDefault="00B10547" w:rsidP="00B46D58">
      <w:pPr>
        <w:pStyle w:val="BodyText"/>
        <w:widowControl w:val="0"/>
        <w:spacing w:after="160"/>
        <w:ind w:right="-7" w:firstLine="567"/>
        <w:jc w:val="center"/>
        <w:rPr>
          <w:rFonts w:ascii="GHEA Grapalat" w:hAnsi="GHEA Grapalat" w:cs="GHEA Grapalat"/>
        </w:rPr>
      </w:pPr>
    </w:p>
    <w:p w:rsidR="00B10547" w:rsidRPr="009044F1" w:rsidRDefault="00B10547" w:rsidP="00B46D58">
      <w:pPr>
        <w:pStyle w:val="BodyText"/>
        <w:widowControl w:val="0"/>
        <w:spacing w:after="160"/>
        <w:ind w:right="-7" w:firstLine="567"/>
        <w:jc w:val="center"/>
        <w:rPr>
          <w:rFonts w:ascii="GHEA Grapalat" w:hAnsi="GHEA Grapalat" w:cs="GHEA Grapalat"/>
        </w:rPr>
      </w:pPr>
    </w:p>
    <w:p w:rsidR="00B10547" w:rsidRPr="001E2F02" w:rsidRDefault="00B10547"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Pr>
          <w:rFonts w:ascii="Arial Unicode" w:hAnsi="Arial Unicode" w:cs="Arial Unicode"/>
          <w:lang w:val="af-ZA"/>
        </w:rPr>
        <w:t xml:space="preserve">МЕДИЦИНСКИХ ТОВАРОВ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B10547" w:rsidRPr="00D13026" w:rsidRDefault="00B10547" w:rsidP="00D13026">
      <w:pPr>
        <w:pStyle w:val="BodyText"/>
        <w:widowControl w:val="0"/>
        <w:spacing w:after="160"/>
        <w:ind w:right="-7" w:firstLine="567"/>
        <w:jc w:val="center"/>
        <w:rPr>
          <w:rFonts w:ascii="GHEA Grapalat" w:hAnsi="GHEA Grapalat" w:cs="GHEA Grapalat"/>
          <w:lang w:val="af-ZA"/>
        </w:rPr>
      </w:pPr>
    </w:p>
    <w:p w:rsidR="00B10547" w:rsidRPr="00D13026" w:rsidRDefault="00B10547" w:rsidP="00D13026">
      <w:pPr>
        <w:pStyle w:val="BodyText"/>
        <w:widowControl w:val="0"/>
        <w:spacing w:after="160"/>
        <w:ind w:right="-7"/>
        <w:jc w:val="center"/>
        <w:rPr>
          <w:rFonts w:ascii="GHEA Grapalat" w:hAnsi="GHEA Grapalat" w:cs="GHEA Grapalat"/>
          <w:lang w:val="af-ZA"/>
        </w:rPr>
      </w:pPr>
    </w:p>
    <w:p w:rsidR="00B10547" w:rsidRPr="009044F1" w:rsidRDefault="00B10547" w:rsidP="00B46D58">
      <w:pPr>
        <w:pStyle w:val="BodyText"/>
        <w:widowControl w:val="0"/>
        <w:spacing w:after="160"/>
        <w:ind w:right="-7" w:firstLine="567"/>
        <w:jc w:val="center"/>
        <w:rPr>
          <w:rFonts w:ascii="GHEA Grapalat" w:hAnsi="GHEA Grapalat" w:cs="GHEA Grapalat"/>
        </w:rPr>
      </w:pPr>
    </w:p>
    <w:p w:rsidR="00B10547" w:rsidRDefault="00B10547" w:rsidP="00B46D58">
      <w:pPr>
        <w:rPr>
          <w:rFonts w:ascii="GHEA Grapalat" w:hAnsi="GHEA Grapalat" w:cs="GHEA Grapalat"/>
        </w:rPr>
      </w:pPr>
      <w:r>
        <w:rPr>
          <w:rFonts w:ascii="GHEA Grapalat" w:hAnsi="GHEA Grapalat" w:cs="GHEA Grapalat"/>
        </w:rPr>
        <w:br w:type="page"/>
      </w:r>
    </w:p>
    <w:p w:rsidR="00B10547" w:rsidRPr="009044F1" w:rsidRDefault="00B10547"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B10547" w:rsidRPr="009044F1" w:rsidRDefault="00B10547" w:rsidP="00B46D58">
      <w:pPr>
        <w:widowControl w:val="0"/>
        <w:spacing w:after="160"/>
        <w:ind w:firstLine="567"/>
        <w:jc w:val="both"/>
        <w:rPr>
          <w:rFonts w:ascii="GHEA Grapalat" w:hAnsi="GHEA Grapalat" w:cs="GHEA Grapalat"/>
          <w:i/>
          <w:iCs/>
        </w:rPr>
      </w:pPr>
    </w:p>
    <w:p w:rsidR="00B10547" w:rsidRPr="009044F1" w:rsidRDefault="00B10547" w:rsidP="00B46D58">
      <w:pPr>
        <w:widowControl w:val="0"/>
        <w:spacing w:after="160"/>
        <w:ind w:firstLine="567"/>
        <w:jc w:val="center"/>
        <w:rPr>
          <w:rFonts w:ascii="GHEA Grapalat" w:hAnsi="GHEA Grapalat" w:cs="GHEA Grapalat"/>
          <w:b/>
          <w:bCs/>
        </w:rPr>
      </w:pPr>
      <w:r w:rsidRPr="009044F1">
        <w:rPr>
          <w:rFonts w:ascii="GHEA Grapalat" w:hAnsi="GHEA Grapalat" w:cs="GHEA Grapalat"/>
        </w:rPr>
        <w:br w:type="page"/>
      </w:r>
    </w:p>
    <w:p w:rsidR="00B10547" w:rsidRPr="009044F1" w:rsidRDefault="00B10547"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B10547" w:rsidRPr="005C1C38" w:rsidRDefault="00B10547" w:rsidP="00A514E3">
      <w:pPr>
        <w:pStyle w:val="BodyText"/>
        <w:widowControl w:val="0"/>
        <w:spacing w:after="160"/>
        <w:ind w:right="-7"/>
        <w:rPr>
          <w:rFonts w:ascii="GHEA Grapalat" w:hAnsi="GHEA Grapalat" w:cs="GHEA Grapalat"/>
        </w:rPr>
      </w:pPr>
    </w:p>
    <w:p w:rsidR="00B10547" w:rsidRPr="004328D4" w:rsidRDefault="00B10547"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4328D4">
        <w:rPr>
          <w:rFonts w:ascii="Arial Unicode" w:hAnsi="Arial Unicode" w:cs="Arial Unicode"/>
          <w:b/>
          <w:bCs/>
          <w:lang w:val="af-ZA"/>
        </w:rPr>
        <w:t xml:space="preserve">МЕДИЦИНСКИХ ТОВАРОВ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B10547" w:rsidRPr="004328D4" w:rsidRDefault="00B10547" w:rsidP="004328D4">
      <w:pPr>
        <w:pStyle w:val="BodyText"/>
        <w:widowControl w:val="0"/>
        <w:spacing w:after="160"/>
        <w:ind w:right="-7" w:firstLine="567"/>
        <w:jc w:val="center"/>
        <w:rPr>
          <w:rFonts w:ascii="GHEA Grapalat" w:hAnsi="GHEA Grapalat" w:cs="GHEA Grapalat"/>
          <w:b/>
          <w:bCs/>
          <w:lang w:val="af-ZA"/>
        </w:rPr>
      </w:pPr>
    </w:p>
    <w:p w:rsidR="00B10547" w:rsidRPr="00D13026" w:rsidRDefault="00B10547" w:rsidP="004328D4">
      <w:pPr>
        <w:pStyle w:val="BodyText"/>
        <w:widowControl w:val="0"/>
        <w:spacing w:after="160"/>
        <w:ind w:right="-7"/>
        <w:jc w:val="center"/>
        <w:rPr>
          <w:rFonts w:ascii="GHEA Grapalat" w:hAnsi="GHEA Grapalat" w:cs="GHEA Grapalat"/>
          <w:lang w:val="af-ZA"/>
        </w:rPr>
      </w:pPr>
    </w:p>
    <w:p w:rsidR="00B10547" w:rsidRPr="00D13026" w:rsidRDefault="00B10547" w:rsidP="00B46D58">
      <w:pPr>
        <w:widowControl w:val="0"/>
        <w:spacing w:after="160"/>
        <w:ind w:firstLine="567"/>
        <w:jc w:val="center"/>
        <w:rPr>
          <w:rFonts w:ascii="GHEA Grapalat" w:hAnsi="GHEA Grapalat" w:cs="GHEA Grapalat"/>
          <w:lang w:val="af-ZA"/>
        </w:rPr>
      </w:pPr>
    </w:p>
    <w:p w:rsidR="00B10547" w:rsidRPr="009044F1" w:rsidRDefault="00B10547"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B10547" w:rsidRPr="009044F1" w:rsidRDefault="00B10547" w:rsidP="00B46D58">
      <w:pPr>
        <w:widowControl w:val="0"/>
        <w:spacing w:after="160"/>
        <w:jc w:val="center"/>
        <w:rPr>
          <w:rFonts w:ascii="GHEA Grapalat" w:hAnsi="GHEA Grapalat" w:cs="GHEA Grapalat"/>
          <w:b/>
          <w:bCs/>
        </w:rPr>
      </w:pPr>
    </w:p>
    <w:p w:rsidR="00B10547" w:rsidRPr="008842CE" w:rsidRDefault="00B10547"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B10547" w:rsidRPr="008842CE" w:rsidRDefault="00B10547" w:rsidP="00B46D58">
      <w:pPr>
        <w:widowControl w:val="0"/>
        <w:spacing w:after="160"/>
        <w:jc w:val="center"/>
        <w:rPr>
          <w:rFonts w:ascii="GHEA Grapalat" w:hAnsi="GHEA Grapalat" w:cs="GHEA Grapalat"/>
        </w:rPr>
      </w:pPr>
    </w:p>
    <w:p w:rsidR="00B10547" w:rsidRPr="009044F1" w:rsidRDefault="00B1054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B10547" w:rsidRPr="009044F1" w:rsidRDefault="00B1054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B10547" w:rsidRPr="00543BAE" w:rsidRDefault="00B1054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B10547" w:rsidRPr="009044F1" w:rsidRDefault="00B1054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B10547" w:rsidRPr="009044F1" w:rsidRDefault="00B10547"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5.</w:t>
      </w:r>
      <w:r>
        <w:rPr>
          <w:rFonts w:ascii="GHEA Grapalat" w:hAnsi="GHEA Grapalat" w:cs="GHEA Grapalat"/>
        </w:rPr>
        <w:tab/>
      </w:r>
      <w:r>
        <w:rPr>
          <w:rFonts w:ascii="GHEA Grapalat Cyr" w:hAnsi="GHEA Grapalat Cyr" w:cs="GHEA Grapalat Cyr"/>
        </w:rPr>
        <w:t>Ценовое предложение заявки</w:t>
      </w:r>
      <w:r w:rsidRPr="009044F1">
        <w:rPr>
          <w:rFonts w:ascii="GHEA Grapalat" w:hAnsi="GHEA Grapalat" w:cs="GHEA Grapalat"/>
        </w:rPr>
        <w:t xml:space="preserve"> </w:t>
      </w:r>
    </w:p>
    <w:p w:rsidR="00B10547" w:rsidRPr="00201BD7" w:rsidRDefault="00B10547"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B10547" w:rsidRPr="008842CE" w:rsidRDefault="00B1054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B10547" w:rsidRPr="003A1EBB" w:rsidRDefault="00B1054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B10547" w:rsidRPr="009044F1" w:rsidRDefault="00B1054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B10547" w:rsidRPr="003A1EBB" w:rsidRDefault="00B1054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B10547" w:rsidRPr="00543BAE" w:rsidRDefault="00B10547"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B10547" w:rsidRDefault="00B10547" w:rsidP="00B46D58">
      <w:pPr>
        <w:widowControl w:val="0"/>
        <w:spacing w:after="160"/>
        <w:jc w:val="center"/>
        <w:rPr>
          <w:rFonts w:ascii="GHEA Grapalat" w:hAnsi="GHEA Grapalat" w:cs="GHEA Grapalat"/>
          <w:b/>
          <w:bCs/>
        </w:rPr>
      </w:pPr>
    </w:p>
    <w:p w:rsidR="00B10547" w:rsidRDefault="00B10547" w:rsidP="00B46D58">
      <w:pPr>
        <w:widowControl w:val="0"/>
        <w:spacing w:after="160"/>
        <w:jc w:val="center"/>
        <w:rPr>
          <w:rFonts w:ascii="GHEA Grapalat" w:hAnsi="GHEA Grapalat" w:cs="GHEA Grapalat"/>
          <w:b/>
          <w:bCs/>
        </w:rPr>
      </w:pPr>
    </w:p>
    <w:p w:rsidR="00B10547" w:rsidRPr="00374F4A" w:rsidRDefault="00B10547"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B10547" w:rsidRPr="00374F4A" w:rsidRDefault="00B10547" w:rsidP="00B46D58">
      <w:pPr>
        <w:widowControl w:val="0"/>
        <w:spacing w:after="160"/>
        <w:jc w:val="center"/>
        <w:rPr>
          <w:rFonts w:ascii="GHEA Grapalat" w:hAnsi="GHEA Grapalat" w:cs="GHEA Grapalat"/>
          <w:b/>
          <w:bCs/>
        </w:rPr>
      </w:pPr>
    </w:p>
    <w:p w:rsidR="00B10547" w:rsidRDefault="00B10547"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B10547" w:rsidRPr="008842CE" w:rsidRDefault="00B10547" w:rsidP="00B46D58">
      <w:pPr>
        <w:widowControl w:val="0"/>
        <w:spacing w:after="160"/>
        <w:jc w:val="center"/>
        <w:rPr>
          <w:rFonts w:ascii="GHEA Grapalat" w:hAnsi="GHEA Grapalat" w:cs="GHEA Grapalat"/>
          <w:b/>
          <w:bCs/>
        </w:rPr>
      </w:pPr>
    </w:p>
    <w:p w:rsidR="00B10547" w:rsidRPr="003A1EBB" w:rsidRDefault="00B10547"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B10547" w:rsidRPr="003A1EBB" w:rsidRDefault="00B10547"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B10547" w:rsidRPr="00625529" w:rsidRDefault="00B10547"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B10547" w:rsidRDefault="00B10547">
      <w:pPr>
        <w:rPr>
          <w:rFonts w:ascii="GHEA Grapalat" w:hAnsi="GHEA Grapalat" w:cs="GHEA Grapalat"/>
          <w:spacing w:val="-6"/>
        </w:rPr>
      </w:pPr>
      <w:r>
        <w:rPr>
          <w:rFonts w:ascii="GHEA Grapalat" w:hAnsi="GHEA Grapalat" w:cs="GHEA Grapalat"/>
          <w:spacing w:val="-6"/>
        </w:rPr>
        <w:br w:type="page"/>
      </w:r>
    </w:p>
    <w:p w:rsidR="00B10547" w:rsidRPr="006D2DF7" w:rsidRDefault="00B10547"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w:t>
      </w:r>
      <w:r w:rsidRPr="004328D4">
        <w:rPr>
          <w:rFonts w:ascii="Arial Unicode" w:hAnsi="Arial Unicode" w:cs="Arial Unicode"/>
        </w:rPr>
        <w:t>2</w:t>
      </w:r>
      <w:r w:rsidRPr="00FF6BB7">
        <w:rPr>
          <w:rFonts w:ascii="Arial Unicode" w:hAnsi="Arial Unicode" w:cs="Arial Unicode"/>
        </w:rPr>
        <w:t>1</w:t>
      </w:r>
      <w:r w:rsidRPr="006D2DF7">
        <w:rPr>
          <w:rFonts w:ascii="GHEA Grapalat Cyr" w:hAnsi="GHEA Grapalat Cyr" w:cs="GHEA Grapalat Cyr"/>
          <w:spacing w:val="-6"/>
        </w:rPr>
        <w:t xml:space="preserve"> (далее — процедура).</w:t>
      </w:r>
    </w:p>
    <w:p w:rsidR="00B10547" w:rsidRPr="000B2CFA" w:rsidRDefault="00B10547"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Cyr" w:hAnsi="GHEA Grapalat Cyr" w:cs="GHEA Grapalat Cyr"/>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10547" w:rsidRPr="009044F1" w:rsidRDefault="00B10547"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B10547" w:rsidRPr="009044F1" w:rsidRDefault="00B10547"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10547" w:rsidRPr="001E2F02" w:rsidRDefault="00B10547"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B10547" w:rsidRPr="00F5562B" w:rsidRDefault="00B10547" w:rsidP="00B46D58">
      <w:pPr>
        <w:pStyle w:val="BodyTextIndent2"/>
        <w:widowControl w:val="0"/>
        <w:spacing w:after="160" w:line="240" w:lineRule="auto"/>
        <w:ind w:firstLine="567"/>
        <w:rPr>
          <w:rFonts w:ascii="GHEA Grapalat" w:hAnsi="GHEA Grapalat" w:cs="GHEA Grapalat"/>
          <w:sz w:val="24"/>
          <w:szCs w:val="24"/>
          <w:lang w:val="es-ES"/>
        </w:rPr>
      </w:pPr>
    </w:p>
    <w:p w:rsidR="00B10547" w:rsidRPr="009044F1" w:rsidRDefault="00B10547" w:rsidP="00B46D58">
      <w:pPr>
        <w:widowControl w:val="0"/>
        <w:spacing w:after="160"/>
        <w:jc w:val="center"/>
        <w:rPr>
          <w:rFonts w:ascii="GHEA Grapalat Cyr" w:hAnsi="GHEA Grapalat Cyr" w:cs="GHEA Grapalat Cyr"/>
        </w:rPr>
      </w:pPr>
      <w:r w:rsidRPr="009044F1">
        <w:rPr>
          <w:rFonts w:ascii="GHEA Grapalat Cyr" w:hAnsi="GHEA Grapalat Cyr" w:cs="GHEA Grapalat Cyr"/>
        </w:rPr>
        <w:br w:type="page"/>
        <w:t>ЧАСТЬ I</w:t>
      </w:r>
    </w:p>
    <w:p w:rsidR="00B10547" w:rsidRPr="009044F1" w:rsidRDefault="00B10547" w:rsidP="00B46D58">
      <w:pPr>
        <w:pStyle w:val="Heading3"/>
        <w:keepNext w:val="0"/>
        <w:widowControl w:val="0"/>
        <w:spacing w:after="160" w:line="240" w:lineRule="auto"/>
        <w:rPr>
          <w:rFonts w:ascii="GHEA Grapalat" w:hAnsi="GHEA Grapalat" w:cs="GHEA Grapalat"/>
          <w:sz w:val="24"/>
          <w:szCs w:val="24"/>
        </w:rPr>
      </w:pPr>
    </w:p>
    <w:p w:rsidR="00B10547" w:rsidRPr="009044F1" w:rsidRDefault="00B10547"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B10547" w:rsidRPr="009044F1" w:rsidRDefault="00B10547"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FF6BB7">
        <w:rPr>
          <w:rFonts w:ascii="GHEA Grapalat Cyr" w:hAnsi="GHEA Grapalat Cyr" w:cs="GHEA Grapalat Cyr"/>
          <w:i w:val="0"/>
          <w:iCs w:val="0"/>
          <w:sz w:val="24"/>
          <w:szCs w:val="24"/>
        </w:rPr>
        <w:t>медицинских товаров</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Pr>
          <w:rFonts w:ascii="GHEA Grapalat" w:hAnsi="GHEA Grapalat" w:cs="GHEA Grapalat"/>
          <w:i w:val="0"/>
          <w:iCs w:val="0"/>
          <w:sz w:val="24"/>
          <w:szCs w:val="24"/>
        </w:rPr>
        <w:t>1</w:t>
      </w:r>
      <w:r w:rsidRPr="00FF6BB7">
        <w:rPr>
          <w:rFonts w:ascii="GHEA Grapalat" w:hAnsi="GHEA Grapalat" w:cs="GHEA Grapalat"/>
          <w:i w:val="0"/>
          <w:iCs w:val="0"/>
          <w:sz w:val="24"/>
          <w:szCs w:val="24"/>
        </w:rPr>
        <w:t>48</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10547" w:rsidRPr="009044F1">
        <w:trPr>
          <w:jc w:val="center"/>
        </w:trPr>
        <w:tc>
          <w:tcPr>
            <w:tcW w:w="1530" w:type="dxa"/>
            <w:vAlign w:val="center"/>
          </w:tcPr>
          <w:p w:rsidR="00B10547" w:rsidRPr="009044F1" w:rsidRDefault="00B10547"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B10547" w:rsidRPr="009044F1" w:rsidRDefault="00B10547"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А</w:t>
            </w:r>
            <w:r>
              <w:rPr>
                <w:rFonts w:ascii="Arial Unicode" w:hAnsi="Arial Unicode" w:cs="Arial Unicode"/>
                <w:sz w:val="16"/>
                <w:szCs w:val="16"/>
                <w:lang w:val="en-US"/>
              </w:rPr>
              <w:t>б</w:t>
            </w:r>
            <w:r>
              <w:rPr>
                <w:rFonts w:ascii="Arial Unicode" w:hAnsi="Arial Unicode" w:cs="Arial Unicode"/>
                <w:sz w:val="16"/>
                <w:szCs w:val="16"/>
              </w:rPr>
              <w:t>сорбент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А</w:t>
            </w:r>
            <w:r>
              <w:rPr>
                <w:rFonts w:ascii="Arial Unicode" w:hAnsi="Arial Unicode" w:cs="Arial Unicode"/>
                <w:sz w:val="16"/>
                <w:szCs w:val="16"/>
                <w:lang w:val="en-US"/>
              </w:rPr>
              <w:t>б</w:t>
            </w:r>
            <w:r>
              <w:rPr>
                <w:rFonts w:ascii="Arial Unicode" w:hAnsi="Arial Unicode" w:cs="Arial Unicode"/>
                <w:sz w:val="16"/>
                <w:szCs w:val="16"/>
              </w:rPr>
              <w:t>сорбент</w:t>
            </w:r>
          </w:p>
        </w:tc>
      </w:tr>
      <w:tr w:rsidR="00B10547" w:rsidRPr="0081467B">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 xml:space="preserve">Шовный материал </w:t>
            </w:r>
          </w:p>
        </w:tc>
      </w:tr>
      <w:tr w:rsidR="00B10547" w:rsidRPr="0081467B">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Мешок дыхательный детский</w:t>
            </w:r>
          </w:p>
        </w:tc>
      </w:tr>
      <w:tr w:rsidR="00B10547" w:rsidRPr="0081467B">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Мешок дыхательный для взрослых</w:t>
            </w:r>
          </w:p>
        </w:tc>
      </w:tr>
      <w:tr w:rsidR="00B10547" w:rsidRPr="0081467B">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Лейкопласт бумажный</w:t>
            </w:r>
          </w:p>
        </w:tc>
      </w:tr>
      <w:tr w:rsidR="00B10547" w:rsidRPr="0081467B">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Лейкопласт из тканьи</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Лейкопласт шолковый</w:t>
            </w:r>
          </w:p>
        </w:tc>
      </w:tr>
      <w:tr w:rsidR="00B10547" w:rsidRPr="00A01C20">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Тара для анализа</w:t>
            </w:r>
          </w:p>
        </w:tc>
      </w:tr>
      <w:tr w:rsidR="00B10547" w:rsidRPr="00A01C20">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Дыракол аорты</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Иголка 18 G</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Иголка 21 G</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Иголка 27 G</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Игла анестезии 25G</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Отсос катетер с закрытой системой 14фр</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Вата 100гр</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Бинт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 xml:space="preserve">Гель для ЭХО </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 xml:space="preserve">Гель для ЭКГ </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Донорский пакет трехкомпонентный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Донорский пакет двухкомпонентный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Донорский пакет четырехкомпонентный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Удлинитель с Т коннектором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Электрод дефибриляции взрослых</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Электрод для ЭКГ детский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Электрод для ЭКГ детский, плоский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Электрод для ЭКГ для взрослых</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Электрод коагулятора, отрицательный, детский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Электрод коагулятора, отрицательный, для взрослых</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Набор эпидуральной анестезии</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Груша для ЭКГ</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Антимикробная пленка большой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Антимикробная пленка маленький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Марля</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Бумага для ЭКГ 210мм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Бумага для ЭКГ 50мм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Термобумага для ЭКГ-оборудования Welch Allyn CP10,  с отметкой,  в одной  упаковке 200 лист.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Бумага для программатора кардиостимулятора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Бумага для принтера Кардиовит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Бумага для принтера 110x30</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Наконечник  отсоса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Жгут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Индикатор биологический для газовой стерилизации</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Индикатор лента для автоклава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Индикатор лента для газовой стерилизации</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Индикатор стрип  для автоклава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Индикатор стрип  для газовой стерилизации</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Халат не стерильный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Халат хирургический, бумажный стерильный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Стакан сбора влаги</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венозный 14G 45мм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венозный 16G 45мм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венозный 18G 32мм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венозный 20G 32мм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венозный 20G 51мм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венозный 22G 25мм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венозный 24G 19мм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артериальный для мониторинга давления 2,5фр</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артериальный для мониторинга давления феморал 4фр</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центральный венозный 4фр 2 просвет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центральный венозный 5фр 1 просвет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центральный венозный 5фр 2 просвет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 xml:space="preserve">Катетр лумбар дренажный </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Сосудистая канюля 3мм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B10547" w:rsidRDefault="00B10547" w:rsidP="005624A3">
            <w:pPr>
              <w:rPr>
                <w:rFonts w:ascii="Arial Unicode" w:hAnsi="Arial Unicode" w:cs="Arial Unicode"/>
                <w:color w:val="000000"/>
                <w:sz w:val="16"/>
                <w:szCs w:val="16"/>
              </w:rPr>
            </w:pPr>
            <w:r>
              <w:rPr>
                <w:rFonts w:ascii="Arial Unicode" w:hAnsi="Arial Unicode" w:cs="Arial Unicode"/>
                <w:color w:val="000000"/>
                <w:sz w:val="16"/>
                <w:szCs w:val="16"/>
              </w:rPr>
              <w:t>Каньюла артерялная 10фр</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66</w:t>
            </w:r>
          </w:p>
        </w:tc>
        <w:tc>
          <w:tcPr>
            <w:tcW w:w="7704" w:type="dxa"/>
            <w:vAlign w:val="center"/>
          </w:tcPr>
          <w:p w:rsidR="00B10547" w:rsidRDefault="00B10547" w:rsidP="005624A3">
            <w:pPr>
              <w:rPr>
                <w:rFonts w:ascii="Arial Unicode" w:hAnsi="Arial Unicode" w:cs="Arial Unicode"/>
                <w:color w:val="000000"/>
                <w:sz w:val="16"/>
                <w:szCs w:val="16"/>
              </w:rPr>
            </w:pPr>
            <w:r>
              <w:rPr>
                <w:rFonts w:ascii="Arial Unicode" w:hAnsi="Arial Unicode" w:cs="Arial Unicode"/>
                <w:color w:val="000000"/>
                <w:sz w:val="16"/>
                <w:szCs w:val="16"/>
              </w:rPr>
              <w:t>Каньюла артерялная 12фр</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67</w:t>
            </w:r>
          </w:p>
        </w:tc>
        <w:tc>
          <w:tcPr>
            <w:tcW w:w="7704" w:type="dxa"/>
            <w:vAlign w:val="center"/>
          </w:tcPr>
          <w:p w:rsidR="00B10547" w:rsidRDefault="00B10547" w:rsidP="005624A3">
            <w:pPr>
              <w:rPr>
                <w:rFonts w:ascii="Arial Unicode" w:hAnsi="Arial Unicode" w:cs="Arial Unicode"/>
                <w:color w:val="000000"/>
                <w:sz w:val="16"/>
                <w:szCs w:val="16"/>
              </w:rPr>
            </w:pPr>
            <w:r>
              <w:rPr>
                <w:rFonts w:ascii="Arial Unicode" w:hAnsi="Arial Unicode" w:cs="Arial Unicode"/>
                <w:color w:val="000000"/>
                <w:sz w:val="16"/>
                <w:szCs w:val="16"/>
              </w:rPr>
              <w:t>Каньюла артерялная 14фр</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68</w:t>
            </w:r>
          </w:p>
        </w:tc>
        <w:tc>
          <w:tcPr>
            <w:tcW w:w="7704" w:type="dxa"/>
            <w:vAlign w:val="center"/>
          </w:tcPr>
          <w:p w:rsidR="00B10547" w:rsidRDefault="00B10547" w:rsidP="005624A3">
            <w:pPr>
              <w:rPr>
                <w:rFonts w:ascii="Arial Unicode" w:hAnsi="Arial Unicode" w:cs="Arial Unicode"/>
                <w:color w:val="000000"/>
                <w:sz w:val="16"/>
                <w:szCs w:val="16"/>
              </w:rPr>
            </w:pPr>
            <w:r>
              <w:rPr>
                <w:rFonts w:ascii="Arial Unicode" w:hAnsi="Arial Unicode" w:cs="Arial Unicode"/>
                <w:color w:val="000000"/>
                <w:sz w:val="16"/>
                <w:szCs w:val="16"/>
              </w:rPr>
              <w:t>Каньюла артерялная 20фр с проводником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69</w:t>
            </w:r>
          </w:p>
        </w:tc>
        <w:tc>
          <w:tcPr>
            <w:tcW w:w="7704" w:type="dxa"/>
            <w:vAlign w:val="center"/>
          </w:tcPr>
          <w:p w:rsidR="00B10547" w:rsidRDefault="00B10547" w:rsidP="005624A3">
            <w:pPr>
              <w:rPr>
                <w:rFonts w:ascii="Arial Unicode" w:hAnsi="Arial Unicode" w:cs="Arial Unicode"/>
                <w:color w:val="000000"/>
                <w:sz w:val="16"/>
                <w:szCs w:val="16"/>
              </w:rPr>
            </w:pPr>
            <w:r>
              <w:rPr>
                <w:rFonts w:ascii="Arial Unicode" w:hAnsi="Arial Unicode" w:cs="Arial Unicode"/>
                <w:color w:val="000000"/>
                <w:sz w:val="16"/>
                <w:szCs w:val="16"/>
              </w:rPr>
              <w:t>Каньюла артерялная 22фр  с проводником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Резервуар кардиотомы</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Коннектор</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Трайник</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Заглушка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Коннектор ММ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Антикоагуляционная линия</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Система крови</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Система Дозификс</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Система удлинитель для анестезии с трайником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79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Система удлинитель для перфузора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Система для иньекций жидкостей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 xml:space="preserve">Система для иньекций жидкостей с Y портом </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Система для иньекций жидкостей с Y портом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Система для иньекций жидкостей для инфузомата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Система для иньекций жидкостей с локом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Линии гемодиализа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Катетр гемодиализа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Фильтр гемодиализа F7</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Перчатки для АКШ</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89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Перчатки медицинские без талька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Мешок давления</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Касет стерилизационный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92</w:t>
            </w:r>
          </w:p>
        </w:tc>
        <w:tc>
          <w:tcPr>
            <w:tcW w:w="7704" w:type="dxa"/>
            <w:vAlign w:val="center"/>
          </w:tcPr>
          <w:p w:rsidR="00B10547" w:rsidRDefault="00B10547" w:rsidP="005624A3">
            <w:pPr>
              <w:rPr>
                <w:rFonts w:ascii="Arial Unicode" w:hAnsi="Arial Unicode" w:cs="Arial Unicode"/>
                <w:color w:val="000000"/>
                <w:sz w:val="16"/>
                <w:szCs w:val="16"/>
              </w:rPr>
            </w:pPr>
            <w:r>
              <w:rPr>
                <w:rFonts w:ascii="Arial Unicode" w:hAnsi="Arial Unicode" w:cs="Arial Unicode"/>
                <w:color w:val="000000"/>
                <w:sz w:val="16"/>
                <w:szCs w:val="16"/>
              </w:rPr>
              <w:t>Пакет для стерилизации полиэтиленовый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Стерилизационный рулон</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94</w:t>
            </w:r>
          </w:p>
        </w:tc>
        <w:tc>
          <w:tcPr>
            <w:tcW w:w="7704" w:type="dxa"/>
            <w:vAlign w:val="center"/>
          </w:tcPr>
          <w:p w:rsidR="00B10547" w:rsidRDefault="00B10547" w:rsidP="005624A3">
            <w:pPr>
              <w:rPr>
                <w:rFonts w:ascii="Arial Unicode" w:hAnsi="Arial Unicode" w:cs="Arial Unicode"/>
                <w:color w:val="000000"/>
                <w:sz w:val="16"/>
                <w:szCs w:val="16"/>
              </w:rPr>
            </w:pPr>
            <w:r>
              <w:rPr>
                <w:rFonts w:ascii="Arial Unicode" w:hAnsi="Arial Unicode" w:cs="Arial Unicode"/>
                <w:color w:val="000000"/>
                <w:sz w:val="16"/>
                <w:szCs w:val="16"/>
              </w:rPr>
              <w:t>Ножницы</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Шприц 10мл лок</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Шприц 10мл</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Шприц 1мл</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Шприц 20мл лок</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99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Шприц 20мл</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Шприц 2мл</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Шприц 30мл лок</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Шприц 50/60мл лок</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Шприц 5мл</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Шприц 5мл лок</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Шунт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Каталка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Соединительная линия кардиостимулятора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Перикард исскуственный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109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Перикард исскуственный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Плевревак</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Насос крови</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Градусник</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Рентген проявитель автомат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Рентген пленка  35x43</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Рентген пленка  цыфровая 14x17''</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Рентген пленка  цыфровая 8x10''</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Рентген фиксаж автомат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118</w:t>
            </w:r>
          </w:p>
        </w:tc>
        <w:tc>
          <w:tcPr>
            <w:tcW w:w="7704" w:type="dxa"/>
            <w:vAlign w:val="center"/>
          </w:tcPr>
          <w:p w:rsidR="00B10547" w:rsidRDefault="00B10547" w:rsidP="005624A3">
            <w:pPr>
              <w:rPr>
                <w:rFonts w:ascii="Arial Unicode" w:hAnsi="Arial Unicode" w:cs="Arial Unicode"/>
                <w:color w:val="000000"/>
                <w:sz w:val="16"/>
                <w:szCs w:val="16"/>
              </w:rPr>
            </w:pPr>
            <w:r>
              <w:rPr>
                <w:rFonts w:ascii="Arial Unicode" w:hAnsi="Arial Unicode" w:cs="Arial Unicode"/>
                <w:color w:val="000000"/>
                <w:sz w:val="16"/>
                <w:szCs w:val="16"/>
              </w:rPr>
              <w:t>Зажим кривой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119</w:t>
            </w:r>
          </w:p>
        </w:tc>
        <w:tc>
          <w:tcPr>
            <w:tcW w:w="7704" w:type="dxa"/>
            <w:vAlign w:val="center"/>
          </w:tcPr>
          <w:p w:rsidR="00B10547" w:rsidRDefault="00B10547" w:rsidP="005624A3">
            <w:pPr>
              <w:rPr>
                <w:rFonts w:ascii="Arial Unicode" w:hAnsi="Arial Unicode" w:cs="Arial Unicode"/>
                <w:color w:val="000000"/>
                <w:sz w:val="16"/>
                <w:szCs w:val="16"/>
              </w:rPr>
            </w:pPr>
            <w:r>
              <w:rPr>
                <w:rFonts w:ascii="Arial Unicode" w:hAnsi="Arial Unicode" w:cs="Arial Unicode"/>
                <w:color w:val="000000"/>
                <w:sz w:val="16"/>
                <w:szCs w:val="16"/>
              </w:rPr>
              <w:t>Зажим прямой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Пластырь</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Губка Сурджисел 10x20</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Губка Сурджисел 5x7</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Повязка послеоперационная 10x15</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Повязка послеоперационная 10x20</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Повязка послеоперационная 10x25</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Повязка послеоперационная 10x30</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Повязка послеоперационная 10x34</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Повязка послеоперационная 10x8</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129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Повязка послеоперационная 7x5</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Пеленка стерильный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Ректальный датчик</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Трансплантант сосудистый 15см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Трансплантант сосудистый 30см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Трансплантант сосудистый веточный 45см</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Клапан механический аортальный регент</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Оксигенатор детский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Оксигенатор детский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Оксигенатор детский Капиокс</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139</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Оксигенатор для взрослых</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140</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Гепафилтр</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141</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Фильтр дихательной трубки 1200</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142</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Фильтр дихательной трубки 600</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143</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Штепцель вакуумный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144</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Штепцель кислородный</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145</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мерка расхода кислорода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146</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Увлажнитель кислорода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147</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регулятор вакуума</w:t>
            </w:r>
          </w:p>
        </w:tc>
      </w:tr>
      <w:tr w:rsidR="00B10547" w:rsidRPr="009044F1">
        <w:trPr>
          <w:jc w:val="center"/>
        </w:trPr>
        <w:tc>
          <w:tcPr>
            <w:tcW w:w="1530" w:type="dxa"/>
            <w:vAlign w:val="center"/>
          </w:tcPr>
          <w:p w:rsidR="00B10547" w:rsidRDefault="00B10547">
            <w:pPr>
              <w:jc w:val="center"/>
              <w:rPr>
                <w:rFonts w:ascii="Arial Unicode" w:hAnsi="Arial Unicode" w:cs="Arial Unicode"/>
                <w:sz w:val="16"/>
                <w:szCs w:val="16"/>
              </w:rPr>
            </w:pPr>
            <w:r>
              <w:rPr>
                <w:rFonts w:ascii="Arial Unicode" w:hAnsi="Arial Unicode" w:cs="Arial Unicode"/>
                <w:sz w:val="16"/>
                <w:szCs w:val="16"/>
              </w:rPr>
              <w:t>148</w:t>
            </w:r>
          </w:p>
        </w:tc>
        <w:tc>
          <w:tcPr>
            <w:tcW w:w="7704" w:type="dxa"/>
            <w:vAlign w:val="center"/>
          </w:tcPr>
          <w:p w:rsidR="00B10547" w:rsidRDefault="00B10547" w:rsidP="005624A3">
            <w:pPr>
              <w:rPr>
                <w:rFonts w:ascii="Arial Unicode" w:hAnsi="Arial Unicode" w:cs="Arial Unicode"/>
                <w:sz w:val="16"/>
                <w:szCs w:val="16"/>
              </w:rPr>
            </w:pPr>
            <w:r>
              <w:rPr>
                <w:rFonts w:ascii="Arial Unicode" w:hAnsi="Arial Unicode" w:cs="Arial Unicode"/>
                <w:sz w:val="16"/>
                <w:szCs w:val="16"/>
              </w:rPr>
              <w:t>функциональный столик для больничной кровати</w:t>
            </w:r>
          </w:p>
        </w:tc>
      </w:tr>
    </w:tbl>
    <w:p w:rsidR="00B10547" w:rsidRPr="00201BD7" w:rsidRDefault="00B10547"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Приложении № 6 к настоящему</w:t>
      </w:r>
      <w:r w:rsidRPr="009044F1">
        <w:rPr>
          <w:rFonts w:ascii="GHEA Grapalat Cyr" w:hAnsi="GHEA Grapalat Cyr" w:cs="GHEA Grapalat Cyr"/>
          <w:sz w:val="24"/>
          <w:szCs w:val="24"/>
        </w:rPr>
        <w:t xml:space="preserve"> Приглашению.</w:t>
      </w:r>
    </w:p>
    <w:p w:rsidR="00B10547" w:rsidRPr="00F5562B" w:rsidRDefault="00B10547"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B10547" w:rsidRPr="009044F1" w:rsidRDefault="00B10547" w:rsidP="00B46D58">
      <w:pPr>
        <w:widowControl w:val="0"/>
        <w:spacing w:after="160"/>
        <w:ind w:firstLine="567"/>
        <w:jc w:val="center"/>
        <w:rPr>
          <w:rFonts w:ascii="GHEA Grapalat" w:hAnsi="GHEA Grapalat" w:cs="GHEA Grapalat"/>
          <w:i/>
          <w:iCs/>
        </w:rPr>
      </w:pPr>
    </w:p>
    <w:p w:rsidR="00B10547" w:rsidRPr="009044F1" w:rsidRDefault="00B10547"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B10547" w:rsidRPr="009044F1"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B10547" w:rsidRPr="009044F1" w:rsidRDefault="00B10547"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10547" w:rsidRPr="003240F7"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10547" w:rsidRPr="009044F1"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B10547" w:rsidRPr="009044F1"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10547" w:rsidRPr="009044F1"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10547" w:rsidRPr="008842CE" w:rsidRDefault="00B10547"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10547" w:rsidRPr="009044F1" w:rsidRDefault="00B10547"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B10547" w:rsidRPr="009044F1" w:rsidRDefault="00B10547"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B10547" w:rsidRPr="009044F1" w:rsidRDefault="00B10547"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B10547" w:rsidRPr="009044F1" w:rsidRDefault="00B10547"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B10547" w:rsidRPr="00ED3BA4" w:rsidRDefault="00B10547"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10547" w:rsidRPr="009044F1" w:rsidRDefault="00B10547"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10547" w:rsidRPr="009044F1" w:rsidRDefault="00B10547" w:rsidP="00B46D58">
      <w:pPr>
        <w:widowControl w:val="0"/>
        <w:spacing w:after="160"/>
        <w:ind w:firstLine="567"/>
        <w:jc w:val="both"/>
        <w:rPr>
          <w:rFonts w:ascii="GHEA Grapalat" w:hAnsi="GHEA Grapalat" w:cs="GHEA Grapalat"/>
          <w:b/>
          <w:bCs/>
        </w:rPr>
      </w:pPr>
    </w:p>
    <w:p w:rsidR="00B10547" w:rsidRPr="009044F1" w:rsidRDefault="00B10547"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B10547" w:rsidRPr="009044F1"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B10547" w:rsidRPr="009044F1" w:rsidRDefault="00B10547"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Cyr" w:hAnsi="GHEA Grapalat Cyr" w:cs="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B10547" w:rsidRPr="009044F1"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B10547" w:rsidRPr="00204EEA" w:rsidRDefault="00B10547"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10547" w:rsidRDefault="00B10547"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B10547" w:rsidRPr="000811C1" w:rsidRDefault="00B10547"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B10547" w:rsidRPr="009044F1" w:rsidRDefault="00B10547" w:rsidP="00B46D58">
      <w:pPr>
        <w:widowControl w:val="0"/>
        <w:spacing w:after="160"/>
        <w:jc w:val="center"/>
        <w:rPr>
          <w:rFonts w:ascii="GHEA Grapalat" w:hAnsi="GHEA Grapalat" w:cs="GHEA Grapalat"/>
          <w:b/>
          <w:bCs/>
        </w:rPr>
      </w:pPr>
    </w:p>
    <w:p w:rsidR="00B10547" w:rsidRPr="00995804" w:rsidRDefault="00B10547"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10547" w:rsidRPr="009044F1" w:rsidRDefault="00B10547"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B10547" w:rsidRPr="009044F1" w:rsidRDefault="00B10547"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B10547" w:rsidRPr="005114D0" w:rsidRDefault="00B10547"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B10547" w:rsidRDefault="00B10547" w:rsidP="008C6890">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B10547" w:rsidRDefault="00B10547" w:rsidP="008C6890">
      <w:pPr>
        <w:pStyle w:val="BodyTextIndent2"/>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10547" w:rsidRPr="00D3436F" w:rsidRDefault="00B10547"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B10547" w:rsidRDefault="00B10547"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B10547" w:rsidRDefault="00B10547"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B10547" w:rsidRDefault="00B10547"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B10547" w:rsidRDefault="00B10547"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B10547" w:rsidRDefault="00B10547" w:rsidP="00B46D58">
      <w:pPr>
        <w:jc w:val="both"/>
        <w:rPr>
          <w:rFonts w:ascii="GHEA Grapalat Cyr" w:hAnsi="GHEA Grapalat Cyr" w:cs="GHEA Grapalat Cyr"/>
        </w:rPr>
      </w:pPr>
      <w:r>
        <w:rPr>
          <w:rFonts w:ascii="GHEA Grapalat" w:hAnsi="GHEA Grapalat" w:cs="GHEA Grapalat"/>
        </w:rPr>
        <w:t xml:space="preserve">   </w:t>
      </w: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10547" w:rsidRDefault="00B10547"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B10547" w:rsidRPr="00BD1FC7" w:rsidRDefault="00B10547"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7930E2">
        <w:rPr>
          <w:rFonts w:ascii="GHEA Grapalat Cyr" w:hAnsi="GHEA Grapalat Cyr" w:cs="GHEA Grapalat Cyr"/>
          <w:sz w:val="24"/>
          <w:szCs w:val="24"/>
        </w:rPr>
        <w:t xml:space="preserve">товарный знак, </w:t>
      </w:r>
      <w:r w:rsidRPr="00BD1FC7">
        <w:rPr>
          <w:rFonts w:ascii="GHEA Grapalat Cyr" w:hAnsi="GHEA Grapalat Cyr" w:cs="GHEA Grapalat Cyr"/>
          <w:sz w:val="24"/>
          <w:szCs w:val="24"/>
        </w:rPr>
        <w:t>производитель</w:t>
      </w:r>
      <w:r w:rsidRPr="007930E2">
        <w:rPr>
          <w:rFonts w:ascii="GHEA Grapalat Cyr" w:hAnsi="GHEA Grapalat Cyr" w:cs="GHEA Grapalat Cyr"/>
          <w:sz w:val="24"/>
          <w:szCs w:val="24"/>
        </w:rPr>
        <w:t xml:space="preserve"> (далее — полное описание товара</w:t>
      </w:r>
      <w:r w:rsidRPr="00BD1FC7">
        <w:rPr>
          <w:rFonts w:ascii="GHEA Grapalat" w:hAnsi="GHEA Grapalat" w:cs="GHEA Grapalat"/>
          <w:sz w:val="24"/>
          <w:szCs w:val="24"/>
        </w:rPr>
        <w:t>)</w:t>
      </w:r>
      <w:r w:rsidRPr="00BD1FC7">
        <w:footnoteReference w:customMarkFollows="1" w:id="3"/>
        <w:t>7</w:t>
      </w:r>
      <w:r w:rsidRPr="00BD1FC7">
        <w:rPr>
          <w:rFonts w:ascii="GHEA Grapalat" w:hAnsi="GHEA Grapalat" w:cs="GHEA Grapalat"/>
          <w:sz w:val="24"/>
          <w:szCs w:val="24"/>
        </w:rPr>
        <w:t xml:space="preserve">: </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B10547" w:rsidRPr="00D3436F"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B10547" w:rsidRDefault="00B10547"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B10547" w:rsidRDefault="00B10547"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10547" w:rsidRDefault="00B10547" w:rsidP="00B46D58">
      <w:pPr>
        <w:pStyle w:val="norm"/>
        <w:widowControl w:val="0"/>
        <w:spacing w:after="120" w:line="240" w:lineRule="auto"/>
        <w:ind w:firstLine="0"/>
        <w:rPr>
          <w:rFonts w:ascii="GHEA Grapalat Cyr" w:hAnsi="GHEA Grapalat Cyr" w:cs="GHEA Grapalat Cyr"/>
          <w:sz w:val="24"/>
          <w:szCs w:val="24"/>
        </w:rPr>
      </w:pPr>
      <w:r>
        <w:rPr>
          <w:rFonts w:ascii="GHEA Grapalat" w:hAnsi="GHEA Grapalat" w:cs="GHEA Grapalat"/>
          <w:sz w:val="24"/>
          <w:szCs w:val="24"/>
        </w:rPr>
        <w:t xml:space="preserve">  •</w:t>
      </w:r>
      <w:r>
        <w:rPr>
          <w:rFonts w:ascii="GHEA Grapalat Cyr" w:hAnsi="GHEA Grapalat Cyr" w:cs="GHEA Grapalat Cyr"/>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10547" w:rsidRDefault="00B10547">
      <w:pPr>
        <w:rPr>
          <w:rFonts w:ascii="GHEA Grapalat" w:hAnsi="GHEA Grapalat" w:cs="GHEA Grapalat"/>
          <w:b/>
          <w:bCs/>
        </w:rPr>
      </w:pPr>
    </w:p>
    <w:p w:rsidR="00B10547" w:rsidRPr="009044F1" w:rsidRDefault="00B10547"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B10547" w:rsidRPr="009044F1"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10547" w:rsidRPr="009044F1" w:rsidRDefault="00B10547"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10547"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B10547"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B10547" w:rsidRDefault="00B10547"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B10547" w:rsidRPr="009044F1" w:rsidRDefault="00B10547"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10547" w:rsidRPr="009044F1" w:rsidRDefault="00B10547" w:rsidP="00B46D58">
      <w:pPr>
        <w:pStyle w:val="BodyTextIndent2"/>
        <w:widowControl w:val="0"/>
        <w:spacing w:after="160" w:line="240" w:lineRule="auto"/>
        <w:ind w:firstLine="567"/>
        <w:rPr>
          <w:rFonts w:ascii="GHEA Grapalat" w:hAnsi="GHEA Grapalat" w:cs="GHEA Grapalat"/>
          <w:sz w:val="24"/>
          <w:szCs w:val="24"/>
        </w:rPr>
      </w:pPr>
    </w:p>
    <w:p w:rsidR="00B10547" w:rsidRPr="009044F1" w:rsidRDefault="00B10547"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B10547" w:rsidRPr="00AA7117" w:rsidRDefault="00B10547"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10547" w:rsidRPr="009044F1" w:rsidRDefault="00B10547"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10547" w:rsidRPr="009044F1" w:rsidRDefault="00B10547" w:rsidP="00B46D58">
      <w:pPr>
        <w:widowControl w:val="0"/>
        <w:spacing w:after="160"/>
        <w:ind w:firstLine="567"/>
        <w:jc w:val="center"/>
        <w:rPr>
          <w:rFonts w:ascii="GHEA Grapalat" w:hAnsi="GHEA Grapalat" w:cs="GHEA Grapalat"/>
          <w:b/>
          <w:bCs/>
        </w:rPr>
      </w:pPr>
    </w:p>
    <w:p w:rsidR="00B10547" w:rsidRPr="009044F1" w:rsidRDefault="00B10547"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B10547" w:rsidRPr="009044F1" w:rsidRDefault="00B10547"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15</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B10547" w:rsidRDefault="00B10547"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B10547" w:rsidRDefault="00B10547"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B10547" w:rsidRDefault="00B10547"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10547" w:rsidRDefault="00B10547"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10547" w:rsidRDefault="00B10547"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B10547" w:rsidRDefault="00B10547"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B10547" w:rsidRPr="002A665D" w:rsidRDefault="00B10547"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B10547" w:rsidRPr="009044F1" w:rsidRDefault="00B10547"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B10547" w:rsidRPr="00352B29" w:rsidRDefault="00B10547"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B10547" w:rsidRPr="00A01157" w:rsidRDefault="00B10547"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B10547" w:rsidRPr="009044F1" w:rsidRDefault="00B10547"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B10547" w:rsidRPr="009044F1" w:rsidRDefault="00B10547"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10547" w:rsidRPr="009044F1" w:rsidDel="00992C40" w:rsidRDefault="00B10547"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B10547" w:rsidRPr="00186559"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10547" w:rsidRPr="00A50C53"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B10547"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B10547"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B10547" w:rsidRDefault="00B10547"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B10547" w:rsidRPr="009044F1"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B10547" w:rsidRPr="009044F1"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B10547"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в электронной форме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10547" w:rsidRPr="00AA7117" w:rsidRDefault="00B10547"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B10547" w:rsidRDefault="00B10547"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B10547" w:rsidRPr="00AA7117" w:rsidRDefault="00B10547"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B10547" w:rsidRPr="009044F1" w:rsidRDefault="00B10547"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10547" w:rsidRPr="009044F1" w:rsidRDefault="00B10547"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B10547" w:rsidRPr="009044F1" w:rsidRDefault="00B10547"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B10547" w:rsidRPr="009044F1" w:rsidRDefault="00B10547"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B10547" w:rsidRPr="009044F1" w:rsidRDefault="00B10547"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10547"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B10547" w:rsidRPr="009044F1" w:rsidRDefault="00B10547"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8.14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B10547" w:rsidRDefault="00B10547"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10547" w:rsidRPr="001439BD" w:rsidRDefault="00B10547"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10547" w:rsidRPr="00BF1CBD" w:rsidRDefault="00B10547" w:rsidP="00BF1CBD">
      <w:pPr>
        <w:widowControl w:val="0"/>
        <w:tabs>
          <w:tab w:val="left" w:pos="1276"/>
        </w:tabs>
        <w:spacing w:after="160"/>
        <w:ind w:firstLine="567"/>
        <w:jc w:val="both"/>
        <w:rPr>
          <w:rFonts w:ascii="GHEA Grapalat Cyr" w:hAnsi="GHEA Grapalat Cyr" w:cs="GHEA Grapalat Cyr"/>
          <w:spacing w:val="-4"/>
        </w:rPr>
      </w:pPr>
      <w:r w:rsidRPr="00BF1CBD">
        <w:rPr>
          <w:rFonts w:ascii="GHEA Grapalat Cyr" w:hAnsi="GHEA Grapalat Cyr" w:cs="GHEA Grapalat Cyr"/>
          <w:spacing w:val="-4"/>
        </w:rPr>
        <w:t>8.17.</w:t>
      </w:r>
      <w:r w:rsidRPr="00BF1CBD">
        <w:rPr>
          <w:rFonts w:ascii="GHEA Grapalat Cyr" w:hAnsi="GHEA Grapalat Cyr" w:cs="GHEA Grapalat Cyr"/>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10547" w:rsidRDefault="00B10547"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10547" w:rsidRPr="000811C1" w:rsidRDefault="00B10547"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B10547" w:rsidRPr="008C0D41" w:rsidRDefault="00B10547" w:rsidP="00B46D58">
      <w:pPr>
        <w:widowControl w:val="0"/>
        <w:tabs>
          <w:tab w:val="left" w:pos="1276"/>
        </w:tabs>
        <w:spacing w:after="160"/>
        <w:ind w:firstLine="567"/>
        <w:jc w:val="both"/>
        <w:rPr>
          <w:rFonts w:ascii="GHEA Grapalat Cyr" w:hAnsi="GHEA Grapalat Cyr" w:cs="GHEA Grapalat Cyr"/>
        </w:rPr>
      </w:pPr>
      <w:r w:rsidRPr="008C0D41">
        <w:rPr>
          <w:rFonts w:ascii="GHEA Grapalat Cyr" w:hAnsi="GHEA Grapalat Cyr" w:cs="GHEA Grapalat Cyr"/>
        </w:rPr>
        <w:t>8.19.</w:t>
      </w:r>
      <w:r w:rsidRPr="008C0D41">
        <w:rPr>
          <w:rFonts w:ascii="GHEA Grapalat Cyr" w:hAnsi="GHEA Grapalat Cyr" w:cs="GHEA Grapalat Cyr"/>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 применением процедуры, установленной пунктами 8.12-8.18 части 1 настоящего Приглашения.</w:t>
      </w:r>
    </w:p>
    <w:p w:rsidR="00B10547" w:rsidRPr="009044F1" w:rsidRDefault="00B10547"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10547" w:rsidRPr="005114D0" w:rsidRDefault="00B10547"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10547" w:rsidRPr="00374F4A" w:rsidRDefault="00B10547"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Cyr" w:hAnsi="GHEA Grapalat Cyr" w:cs="GHEA Grapalat Cyr"/>
          <w:sz w:val="24"/>
          <w:szCs w:val="24"/>
        </w:rPr>
        <w:t>8.21.</w:t>
      </w:r>
      <w:r w:rsidRPr="00B57B4F">
        <w:rPr>
          <w:rFonts w:ascii="GHEA Grapalat Cyr" w:hAnsi="GHEA Grapalat Cyr" w:cs="GHEA Grapalat Cyr"/>
          <w:sz w:val="24"/>
          <w:szCs w:val="24"/>
        </w:rPr>
        <w:tab/>
        <w:t>С целью применения пункта 8.20. части 1 настоящего приглашения может быть созвано внеочередное заседание комиссии.</w:t>
      </w:r>
    </w:p>
    <w:p w:rsidR="00B10547" w:rsidRPr="000811C1" w:rsidRDefault="00B10547"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B10547" w:rsidRPr="009044F1" w:rsidRDefault="00B10547"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10547" w:rsidRPr="009044F1" w:rsidRDefault="00B10547"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B10547" w:rsidRPr="009044F1" w:rsidRDefault="00B10547"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0547" w:rsidRDefault="00B10547" w:rsidP="00B46D58">
      <w:pPr>
        <w:widowControl w:val="0"/>
        <w:spacing w:after="160"/>
        <w:jc w:val="center"/>
        <w:rPr>
          <w:rFonts w:ascii="GHEA Grapalat" w:hAnsi="GHEA Grapalat" w:cs="GHEA Grapalat"/>
          <w:b/>
          <w:bCs/>
        </w:rPr>
      </w:pPr>
    </w:p>
    <w:p w:rsidR="00B10547" w:rsidRPr="009044F1" w:rsidRDefault="00B10547"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xml:space="preserve"> части 1 настоящего Приглашения.</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10547" w:rsidRPr="009044F1" w:rsidRDefault="00B10547"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10547" w:rsidRPr="009044F1" w:rsidRDefault="00B10547"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B10547" w:rsidRPr="009044F1" w:rsidRDefault="00B10547" w:rsidP="00B46D58">
      <w:pPr>
        <w:widowControl w:val="0"/>
        <w:spacing w:after="160"/>
        <w:jc w:val="center"/>
        <w:rPr>
          <w:rFonts w:ascii="GHEA Grapalat" w:hAnsi="GHEA Grapalat" w:cs="GHEA Grapalat"/>
          <w:b/>
          <w:bCs/>
        </w:rPr>
      </w:pPr>
    </w:p>
    <w:p w:rsidR="00B10547" w:rsidRPr="009044F1" w:rsidRDefault="00B10547"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B10547"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B10547" w:rsidRDefault="00B10547"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B10547" w:rsidRDefault="00B10547"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B10547" w:rsidRPr="009044F1" w:rsidRDefault="00B10547"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B10547" w:rsidRDefault="00B10547"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B10547" w:rsidRDefault="00B10547"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B10547" w:rsidRPr="00DC30CC"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B10547"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B10547" w:rsidRDefault="00B10547"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B10547" w:rsidRDefault="00B10547"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B10547" w:rsidRPr="000811C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B10547" w:rsidRPr="00D32092" w:rsidRDefault="00B10547"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B10547" w:rsidRPr="00625529" w:rsidRDefault="00B10547"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B10547" w:rsidRDefault="00B10547"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B10547" w:rsidRPr="009044F1" w:rsidRDefault="00B10547" w:rsidP="00B46D58">
      <w:pPr>
        <w:widowControl w:val="0"/>
        <w:tabs>
          <w:tab w:val="left" w:pos="1134"/>
        </w:tabs>
        <w:spacing w:after="160"/>
        <w:ind w:firstLine="567"/>
        <w:jc w:val="both"/>
        <w:rPr>
          <w:rFonts w:ascii="GHEA Grapalat" w:hAnsi="GHEA Grapalat" w:cs="GHEA Grapalat"/>
        </w:rPr>
      </w:pPr>
    </w:p>
    <w:p w:rsidR="00B10547" w:rsidRDefault="00B10547"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B10547" w:rsidRPr="009044F1" w:rsidRDefault="00B10547" w:rsidP="005066AC">
      <w:pPr>
        <w:rPr>
          <w:rFonts w:ascii="GHEA Grapalat" w:hAnsi="GHEA Grapalat" w:cs="GHEA Grapalat"/>
          <w:b/>
          <w:bCs/>
        </w:rPr>
      </w:pP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B10547" w:rsidRPr="00D570C6" w:rsidRDefault="00B10547" w:rsidP="008A68A2">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B10547" w:rsidRPr="00D3436F"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10547" w:rsidRDefault="00B10547">
      <w:pPr>
        <w:rPr>
          <w:rFonts w:ascii="GHEA Grapalat" w:hAnsi="GHEA Grapalat" w:cs="GHEA Grapalat"/>
          <w:b/>
          <w:bCs/>
        </w:rPr>
      </w:pPr>
      <w:r>
        <w:rPr>
          <w:rFonts w:ascii="GHEA Grapalat" w:hAnsi="GHEA Grapalat" w:cs="GHEA Grapalat"/>
          <w:b/>
          <w:bCs/>
        </w:rPr>
        <w:br w:type="page"/>
      </w:r>
    </w:p>
    <w:p w:rsidR="00B10547" w:rsidRPr="009044F1" w:rsidRDefault="00B10547"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B10547"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B10547"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B10547" w:rsidRPr="00D3436F"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B10547" w:rsidRDefault="00B10547"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B10547" w:rsidRPr="00D3436F"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10547" w:rsidRDefault="00B10547"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10547" w:rsidRPr="00D3436F" w:rsidRDefault="00B10547"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10547" w:rsidRDefault="00B10547"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B10547" w:rsidRPr="000811C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10547" w:rsidRPr="009044F1"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B10547" w:rsidRPr="00D3436F" w:rsidRDefault="00B10547"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B10547" w:rsidRPr="009044F1" w:rsidRDefault="00B10547"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B10547" w:rsidRPr="009044F1" w:rsidRDefault="00B10547" w:rsidP="00B46D58">
      <w:pPr>
        <w:widowControl w:val="0"/>
        <w:spacing w:after="160"/>
        <w:jc w:val="center"/>
        <w:rPr>
          <w:rFonts w:ascii="GHEA Grapalat" w:hAnsi="GHEA Grapalat" w:cs="GHEA Grapalat"/>
          <w:b/>
          <w:bCs/>
        </w:rPr>
      </w:pPr>
    </w:p>
    <w:p w:rsidR="00B10547" w:rsidRDefault="00B10547" w:rsidP="00B46D58">
      <w:pPr>
        <w:rPr>
          <w:rFonts w:ascii="GHEA Grapalat" w:hAnsi="GHEA Grapalat" w:cs="GHEA Grapalat"/>
          <w:b/>
          <w:bCs/>
        </w:rPr>
      </w:pPr>
      <w:r>
        <w:rPr>
          <w:rFonts w:ascii="GHEA Grapalat" w:hAnsi="GHEA Grapalat" w:cs="GHEA Grapalat"/>
          <w:b/>
          <w:bCs/>
        </w:rPr>
        <w:br w:type="page"/>
      </w:r>
    </w:p>
    <w:p w:rsidR="00B10547" w:rsidRPr="00374F4A" w:rsidRDefault="00B10547"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B10547" w:rsidRPr="00374F4A" w:rsidRDefault="00B10547" w:rsidP="00B46D58">
      <w:pPr>
        <w:widowControl w:val="0"/>
        <w:spacing w:after="160"/>
        <w:jc w:val="center"/>
        <w:rPr>
          <w:rFonts w:ascii="GHEA Grapalat" w:hAnsi="GHEA Grapalat" w:cs="GHEA Grapalat"/>
          <w:b/>
          <w:bCs/>
        </w:rPr>
      </w:pPr>
    </w:p>
    <w:p w:rsidR="00B10547" w:rsidRPr="009044F1" w:rsidRDefault="00B10547" w:rsidP="00B46D58">
      <w:pPr>
        <w:pStyle w:val="BodyText"/>
        <w:widowControl w:val="0"/>
        <w:spacing w:after="160"/>
        <w:jc w:val="center"/>
        <w:rPr>
          <w:rFonts w:ascii="GHEA Grapalat Cyr" w:hAnsi="GHEA Grapalat Cyr" w:cs="GHEA Grapalat Cyr"/>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B10547" w:rsidRPr="009044F1" w:rsidRDefault="00B10547" w:rsidP="00B46D58">
      <w:pPr>
        <w:widowControl w:val="0"/>
        <w:spacing w:after="160"/>
        <w:jc w:val="center"/>
        <w:rPr>
          <w:rFonts w:ascii="GHEA Grapalat" w:hAnsi="GHEA Grapalat" w:cs="GHEA Grapalat"/>
        </w:rPr>
      </w:pPr>
    </w:p>
    <w:p w:rsidR="00B10547" w:rsidRPr="009044F1" w:rsidRDefault="00B10547"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B10547" w:rsidRPr="009044F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10547"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B10547" w:rsidRDefault="00B10547" w:rsidP="00B46D58">
      <w:pPr>
        <w:widowControl w:val="0"/>
        <w:spacing w:after="160"/>
        <w:jc w:val="center"/>
        <w:rPr>
          <w:rFonts w:ascii="GHEA Grapalat" w:hAnsi="GHEA Grapalat" w:cs="GHEA Grapalat"/>
          <w:b/>
          <w:bCs/>
        </w:rPr>
      </w:pPr>
    </w:p>
    <w:p w:rsidR="00B10547" w:rsidRDefault="00B10547" w:rsidP="00B46D58">
      <w:pPr>
        <w:widowControl w:val="0"/>
        <w:spacing w:after="160"/>
        <w:jc w:val="center"/>
        <w:rPr>
          <w:rFonts w:ascii="GHEA Grapalat" w:hAnsi="GHEA Grapalat" w:cs="GHEA Grapalat"/>
          <w:b/>
          <w:bCs/>
        </w:rPr>
      </w:pPr>
    </w:p>
    <w:p w:rsidR="00B10547" w:rsidRPr="009044F1" w:rsidRDefault="00B10547"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B10547" w:rsidRDefault="00B10547"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B10547" w:rsidRPr="000811C1" w:rsidRDefault="00B10547"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B10547" w:rsidRPr="00FF3F2A" w:rsidRDefault="00B10547"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B10547" w:rsidRPr="00D3436F" w:rsidRDefault="00B10547"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B10547" w:rsidRPr="00D3436F" w:rsidRDefault="00B10547"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B10547" w:rsidRDefault="00B10547"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B10547" w:rsidRDefault="00B10547"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B10547" w:rsidRPr="002658C9" w:rsidRDefault="00B10547"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B10547" w:rsidRPr="002658C9" w:rsidRDefault="00B10547"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10547" w:rsidRPr="002658C9" w:rsidRDefault="00B10547"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10547" w:rsidRPr="002658C9" w:rsidRDefault="00B10547"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B10547" w:rsidRPr="002658C9" w:rsidRDefault="00B10547" w:rsidP="008937EA">
      <w:pPr>
        <w:widowControl w:val="0"/>
        <w:tabs>
          <w:tab w:val="left" w:pos="1134"/>
        </w:tabs>
        <w:spacing w:after="160"/>
        <w:ind w:firstLine="567"/>
        <w:rPr>
          <w:rFonts w:ascii="GHEA Grapalat Cyr" w:hAnsi="GHEA Grapalat Cyr" w:cs="GHEA Grapalat Cyr"/>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B10547" w:rsidRPr="002658C9" w:rsidRDefault="00B10547"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B10547" w:rsidRPr="002658C9" w:rsidRDefault="00B10547"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B10547" w:rsidRPr="002658C9" w:rsidRDefault="00B10547"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B10547" w:rsidRDefault="00B10547"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B10547" w:rsidRDefault="00B10547" w:rsidP="00B46D58">
      <w:pPr>
        <w:widowControl w:val="0"/>
        <w:tabs>
          <w:tab w:val="left" w:pos="1134"/>
        </w:tabs>
        <w:spacing w:after="160"/>
        <w:ind w:firstLine="567"/>
        <w:jc w:val="both"/>
        <w:rPr>
          <w:rFonts w:ascii="GHEA Grapalat" w:hAnsi="GHEA Grapalat" w:cs="GHEA Grapalat"/>
        </w:rPr>
      </w:pPr>
    </w:p>
    <w:p w:rsidR="00B10547" w:rsidRDefault="00B10547" w:rsidP="00B46D58">
      <w:pPr>
        <w:widowControl w:val="0"/>
        <w:tabs>
          <w:tab w:val="left" w:pos="1134"/>
        </w:tabs>
        <w:spacing w:after="160"/>
        <w:ind w:firstLine="567"/>
        <w:jc w:val="both"/>
        <w:rPr>
          <w:rFonts w:ascii="GHEA Grapalat" w:hAnsi="GHEA Grapalat" w:cs="GHEA Grapalat"/>
        </w:rPr>
      </w:pPr>
    </w:p>
    <w:p w:rsidR="00B10547" w:rsidRPr="00E267E5" w:rsidRDefault="00B10547" w:rsidP="00B46D58">
      <w:pPr>
        <w:widowControl w:val="0"/>
        <w:tabs>
          <w:tab w:val="left" w:pos="1134"/>
        </w:tabs>
        <w:spacing w:after="160"/>
        <w:ind w:firstLine="567"/>
        <w:jc w:val="both"/>
        <w:rPr>
          <w:rFonts w:ascii="GHEA Grapalat" w:hAnsi="GHEA Grapalat" w:cs="GHEA Grapalat"/>
        </w:rPr>
      </w:pPr>
    </w:p>
    <w:p w:rsidR="00B10547" w:rsidRPr="00CE24AC"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201BD7"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CE24AC"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CE24AC" w:rsidRDefault="00B10547" w:rsidP="00B46D58">
      <w:pPr>
        <w:pStyle w:val="norm"/>
        <w:widowControl w:val="0"/>
        <w:spacing w:after="160" w:line="240" w:lineRule="auto"/>
        <w:ind w:firstLine="284"/>
        <w:jc w:val="right"/>
        <w:rPr>
          <w:rFonts w:ascii="GHEA Grapalat" w:hAnsi="GHEA Grapalat" w:cs="GHEA Grapalat"/>
          <w:b/>
          <w:bCs/>
          <w:sz w:val="24"/>
          <w:szCs w:val="24"/>
        </w:rPr>
      </w:pPr>
    </w:p>
    <w:p w:rsidR="00B10547" w:rsidRPr="00374F4A" w:rsidRDefault="00B10547"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B10547" w:rsidRPr="00374F4A" w:rsidRDefault="00B10547"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НММЦ-ОКПТ-20/21</w:t>
      </w:r>
    </w:p>
    <w:p w:rsidR="00B10547" w:rsidRPr="00374F4A" w:rsidRDefault="00B10547" w:rsidP="00B46D58">
      <w:pPr>
        <w:widowControl w:val="0"/>
        <w:spacing w:after="120"/>
        <w:jc w:val="center"/>
        <w:rPr>
          <w:rFonts w:ascii="GHEA Grapalat" w:hAnsi="GHEA Grapalat" w:cs="GHEA Grapalat"/>
          <w:b/>
          <w:bCs/>
        </w:rPr>
      </w:pPr>
    </w:p>
    <w:p w:rsidR="00B10547" w:rsidRPr="00374F4A" w:rsidRDefault="00B10547"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B10547" w:rsidRPr="00374F4A" w:rsidRDefault="00B10547" w:rsidP="00B46D58">
      <w:pPr>
        <w:pStyle w:val="Heading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 xml:space="preserve">на участие в открытом конкурсе </w:t>
      </w:r>
    </w:p>
    <w:p w:rsidR="00B10547" w:rsidRPr="00374F4A" w:rsidRDefault="00B10547" w:rsidP="00B46D58">
      <w:pPr>
        <w:widowControl w:val="0"/>
        <w:spacing w:after="120"/>
        <w:jc w:val="center"/>
        <w:rPr>
          <w:rFonts w:ascii="GHEA Grapalat" w:hAnsi="GHEA Grapalat" w:cs="GHEA Grapalat"/>
        </w:rPr>
      </w:pPr>
    </w:p>
    <w:p w:rsidR="00B10547" w:rsidRPr="00C4157A" w:rsidRDefault="00B10547"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B10547" w:rsidRPr="000C1746" w:rsidRDefault="00B10547"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B10547" w:rsidRPr="00DA5EA0" w:rsidRDefault="00B10547"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B10547" w:rsidRPr="000C1746" w:rsidRDefault="00B10547"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B10547" w:rsidRPr="00C4157A" w:rsidRDefault="00B10547"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НММЦ-ОКПТ-20/21</w:t>
      </w:r>
      <w:r w:rsidRPr="000C1746">
        <w:rPr>
          <w:rFonts w:ascii="GHEA Grapalat Cyr" w:hAnsi="GHEA Grapalat Cyr" w:cs="GHEA Grapalat Cyr"/>
          <w:sz w:val="16"/>
          <w:szCs w:val="16"/>
        </w:rPr>
        <w:t>наименование заказчика</w:t>
      </w:r>
    </w:p>
    <w:p w:rsidR="00B10547" w:rsidRPr="00DA5EA0" w:rsidRDefault="00B10547"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B10547" w:rsidRPr="002B75BF" w:rsidRDefault="00B10547"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B10547" w:rsidRPr="000C1746" w:rsidRDefault="00B10547"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B10547" w:rsidRPr="00DA5EA0" w:rsidRDefault="00B10547"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B10547" w:rsidRPr="000C1746" w:rsidRDefault="00B10547"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B10547" w:rsidRDefault="00B10547" w:rsidP="00B46D58">
      <w:pPr>
        <w:jc w:val="both"/>
        <w:rPr>
          <w:rFonts w:ascii="GHEA Grapalat" w:hAnsi="GHEA Grapalat" w:cs="GHEA Grapalat"/>
        </w:rPr>
      </w:pPr>
    </w:p>
    <w:p w:rsidR="00B10547" w:rsidRDefault="00B10547" w:rsidP="00B46D58">
      <w:pPr>
        <w:jc w:val="both"/>
        <w:rPr>
          <w:rFonts w:ascii="GHEA Grapalat Cyr" w:hAnsi="GHEA Grapalat Cyr" w:cs="GHEA Grapalat Cyr"/>
        </w:rPr>
      </w:pPr>
      <w:r>
        <w:rPr>
          <w:rFonts w:ascii="GHEA Grapalat Cyr" w:hAnsi="GHEA Grapalat Cyr" w:cs="GHEA Grapalat Cyr"/>
        </w:rPr>
        <w:t>Данные       ----------------------------------------  следующие:</w:t>
      </w:r>
    </w:p>
    <w:p w:rsidR="00B10547" w:rsidRPr="000811C1" w:rsidRDefault="00B10547"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B10547" w:rsidRDefault="00B10547" w:rsidP="00B46D58">
      <w:pPr>
        <w:jc w:val="both"/>
        <w:rPr>
          <w:rFonts w:ascii="GHEA Grapalat" w:hAnsi="GHEA Grapalat" w:cs="GHEA Grapalat"/>
        </w:rPr>
      </w:pPr>
    </w:p>
    <w:p w:rsidR="00B10547" w:rsidRPr="00B443ED" w:rsidRDefault="00B10547"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B10547" w:rsidRPr="000C1746" w:rsidRDefault="00B10547"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B10547" w:rsidRDefault="00B10547" w:rsidP="00B46D58">
      <w:pPr>
        <w:jc w:val="both"/>
        <w:rPr>
          <w:rFonts w:ascii="GHEA Grapalat" w:hAnsi="GHEA Grapalat" w:cs="GHEA Grapalat"/>
        </w:rPr>
      </w:pPr>
    </w:p>
    <w:p w:rsidR="00B10547" w:rsidRPr="008E7F24" w:rsidRDefault="00B10547"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B10547" w:rsidRPr="00D3436F" w:rsidRDefault="00B10547"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B10547" w:rsidRDefault="00B10547" w:rsidP="00F96993">
      <w:pPr>
        <w:jc w:val="both"/>
        <w:rPr>
          <w:rFonts w:ascii="GHEA Grapalat" w:hAnsi="GHEA Grapalat" w:cs="GHEA Grapalat"/>
        </w:rPr>
      </w:pPr>
    </w:p>
    <w:p w:rsidR="00B10547" w:rsidRDefault="00B10547"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              ----------------------------</w:t>
      </w:r>
      <w:r>
        <w:rPr>
          <w:rFonts w:ascii="GHEA Grapalat" w:hAnsi="GHEA Grapalat" w:cs="GHEA Grapalat"/>
        </w:rPr>
        <w:t>--------------------------------</w:t>
      </w:r>
    </w:p>
    <w:p w:rsidR="00B10547" w:rsidRDefault="00B10547"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B10547" w:rsidRDefault="00B10547" w:rsidP="00F96993">
      <w:pPr>
        <w:jc w:val="both"/>
        <w:rPr>
          <w:rFonts w:ascii="GHEA Grapalat" w:hAnsi="GHEA Grapalat" w:cs="GHEA Grapalat"/>
          <w:sz w:val="18"/>
          <w:szCs w:val="18"/>
        </w:rPr>
      </w:pPr>
    </w:p>
    <w:p w:rsidR="00B10547" w:rsidRPr="00B16483" w:rsidRDefault="00B10547"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B10547" w:rsidRDefault="00B10547"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B10547" w:rsidRPr="00D3436F" w:rsidRDefault="00B10547" w:rsidP="00B16483">
      <w:pPr>
        <w:tabs>
          <w:tab w:val="left" w:pos="7371"/>
        </w:tabs>
        <w:spacing w:after="160"/>
        <w:ind w:left="3544" w:firstLine="3"/>
        <w:jc w:val="both"/>
        <w:rPr>
          <w:rFonts w:ascii="GHEA Grapalat" w:hAnsi="GHEA Grapalat" w:cs="GHEA Grapalat"/>
          <w:sz w:val="16"/>
          <w:szCs w:val="16"/>
        </w:rPr>
      </w:pPr>
    </w:p>
    <w:p w:rsidR="00B10547" w:rsidRDefault="00B10547"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B10547" w:rsidRDefault="00B10547"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B10547" w:rsidRDefault="00B10547"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НММЦ-ОКПТ-20/21</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10547" w:rsidRDefault="00B10547"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rPr>
        <w:t>НММЦ-ОКПТ-20/21</w:t>
      </w:r>
    </w:p>
    <w:p w:rsidR="00B10547" w:rsidRDefault="00B10547"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B10547" w:rsidRDefault="00B10547"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B10547" w:rsidRDefault="00B10547"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B10547" w:rsidRDefault="00B10547"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B10547" w:rsidRDefault="00B10547"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B10547" w:rsidRDefault="00B10547"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B10547" w:rsidRDefault="00B10547"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B10547" w:rsidRDefault="00B10547"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B10547" w:rsidRDefault="00B10547"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B10547">
        <w:tc>
          <w:tcPr>
            <w:tcW w:w="236" w:type="dxa"/>
            <w:vAlign w:val="center"/>
          </w:tcPr>
          <w:p w:rsidR="00B10547" w:rsidRDefault="00B10547"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B10547" w:rsidRDefault="00B10547"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B10547" w:rsidRDefault="00B10547"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B10547" w:rsidRDefault="00B10547"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10547">
        <w:tc>
          <w:tcPr>
            <w:tcW w:w="236" w:type="dxa"/>
            <w:vAlign w:val="center"/>
          </w:tcPr>
          <w:p w:rsidR="00B10547" w:rsidRDefault="00B10547"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B10547" w:rsidRDefault="00B10547"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B10547" w:rsidRDefault="00B10547" w:rsidP="00B46D58">
            <w:pPr>
              <w:pStyle w:val="BodyTextIndent3"/>
              <w:widowControl w:val="0"/>
              <w:spacing w:after="120" w:line="240" w:lineRule="auto"/>
              <w:ind w:firstLine="0"/>
              <w:jc w:val="center"/>
              <w:rPr>
                <w:rFonts w:ascii="GHEA Grapalat" w:hAnsi="GHEA Grapalat" w:cs="GHEA Grapalat"/>
              </w:rPr>
            </w:pPr>
          </w:p>
        </w:tc>
        <w:tc>
          <w:tcPr>
            <w:tcW w:w="2728" w:type="dxa"/>
          </w:tcPr>
          <w:p w:rsidR="00B10547" w:rsidRDefault="00B10547" w:rsidP="00B46D58">
            <w:pPr>
              <w:pStyle w:val="BodyTextIndent3"/>
              <w:widowControl w:val="0"/>
              <w:spacing w:after="120" w:line="240" w:lineRule="auto"/>
              <w:ind w:firstLine="0"/>
              <w:jc w:val="center"/>
              <w:rPr>
                <w:rFonts w:ascii="GHEA Grapalat" w:hAnsi="GHEA Grapalat" w:cs="GHEA Grapalat"/>
              </w:rPr>
            </w:pPr>
          </w:p>
        </w:tc>
      </w:tr>
      <w:tr w:rsidR="00B10547">
        <w:tc>
          <w:tcPr>
            <w:tcW w:w="236" w:type="dxa"/>
            <w:vAlign w:val="center"/>
          </w:tcPr>
          <w:p w:rsidR="00B10547" w:rsidRDefault="00B10547"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B10547" w:rsidRDefault="00B10547"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B10547" w:rsidRDefault="00B10547" w:rsidP="00B46D58">
            <w:pPr>
              <w:pStyle w:val="BodyTextIndent3"/>
              <w:widowControl w:val="0"/>
              <w:spacing w:after="120" w:line="240" w:lineRule="auto"/>
              <w:ind w:firstLine="0"/>
              <w:jc w:val="center"/>
              <w:rPr>
                <w:rFonts w:ascii="GHEA Grapalat" w:hAnsi="GHEA Grapalat" w:cs="GHEA Grapalat"/>
              </w:rPr>
            </w:pPr>
          </w:p>
        </w:tc>
        <w:tc>
          <w:tcPr>
            <w:tcW w:w="2728" w:type="dxa"/>
          </w:tcPr>
          <w:p w:rsidR="00B10547" w:rsidRDefault="00B10547" w:rsidP="00B46D58">
            <w:pPr>
              <w:pStyle w:val="BodyTextIndent3"/>
              <w:widowControl w:val="0"/>
              <w:spacing w:after="120" w:line="240" w:lineRule="auto"/>
              <w:ind w:firstLine="0"/>
              <w:jc w:val="center"/>
              <w:rPr>
                <w:rFonts w:ascii="GHEA Grapalat" w:hAnsi="GHEA Grapalat" w:cs="GHEA Grapalat"/>
              </w:rPr>
            </w:pPr>
          </w:p>
        </w:tc>
      </w:tr>
      <w:tr w:rsidR="00B10547">
        <w:tc>
          <w:tcPr>
            <w:tcW w:w="236" w:type="dxa"/>
            <w:vAlign w:val="center"/>
          </w:tcPr>
          <w:p w:rsidR="00B10547" w:rsidRDefault="00B10547"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B10547" w:rsidRDefault="00B10547"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B10547" w:rsidRDefault="00B10547" w:rsidP="00B46D58">
            <w:pPr>
              <w:pStyle w:val="BodyTextIndent3"/>
              <w:widowControl w:val="0"/>
              <w:spacing w:after="120" w:line="240" w:lineRule="auto"/>
              <w:ind w:firstLine="0"/>
              <w:jc w:val="center"/>
              <w:rPr>
                <w:rFonts w:ascii="GHEA Grapalat" w:hAnsi="GHEA Grapalat" w:cs="GHEA Grapalat"/>
              </w:rPr>
            </w:pPr>
          </w:p>
        </w:tc>
        <w:tc>
          <w:tcPr>
            <w:tcW w:w="2728" w:type="dxa"/>
          </w:tcPr>
          <w:p w:rsidR="00B10547" w:rsidRDefault="00B10547" w:rsidP="00B46D58">
            <w:pPr>
              <w:pStyle w:val="BodyTextIndent3"/>
              <w:widowControl w:val="0"/>
              <w:spacing w:after="120" w:line="240" w:lineRule="auto"/>
              <w:ind w:firstLine="0"/>
              <w:jc w:val="center"/>
              <w:rPr>
                <w:rFonts w:ascii="GHEA Grapalat" w:hAnsi="GHEA Grapalat" w:cs="GHEA Grapalat"/>
              </w:rPr>
            </w:pPr>
          </w:p>
        </w:tc>
      </w:tr>
    </w:tbl>
    <w:p w:rsidR="00B10547" w:rsidRDefault="00B10547" w:rsidP="00B46D58">
      <w:pPr>
        <w:jc w:val="both"/>
        <w:rPr>
          <w:rFonts w:ascii="GHEA Grapalat" w:hAnsi="GHEA Grapalat" w:cs="GHEA Grapalat"/>
        </w:rPr>
      </w:pPr>
    </w:p>
    <w:p w:rsidR="00B10547" w:rsidRDefault="00B10547">
      <w:pPr>
        <w:rPr>
          <w:rFonts w:ascii="GHEA Grapalat" w:hAnsi="GHEA Grapalat" w:cs="GHEA Grapalat"/>
        </w:rPr>
      </w:pPr>
      <w:r>
        <w:rPr>
          <w:rFonts w:ascii="GHEA Grapalat" w:hAnsi="GHEA Grapalat" w:cs="GHEA Grapalat"/>
        </w:rPr>
        <w:br w:type="page"/>
      </w:r>
    </w:p>
    <w:p w:rsidR="00B10547" w:rsidRDefault="00B10547" w:rsidP="00B46D58">
      <w:pPr>
        <w:jc w:val="both"/>
        <w:rPr>
          <w:rFonts w:ascii="GHEA Grapalat" w:hAnsi="GHEA Grapalat" w:cs="GHEA Grapalat"/>
        </w:rPr>
      </w:pPr>
      <w:r>
        <w:rPr>
          <w:rFonts w:ascii="GHEA Grapalat" w:hAnsi="GHEA Grapalat" w:cs="GHEA Grapalat"/>
        </w:rPr>
        <w:t xml:space="preserve"> </w:t>
      </w:r>
    </w:p>
    <w:p w:rsidR="00B10547" w:rsidRDefault="00B10547" w:rsidP="00B46D58">
      <w:pPr>
        <w:jc w:val="both"/>
        <w:rPr>
          <w:rFonts w:ascii="GHEA Grapalat Cyr" w:hAnsi="GHEA Grapalat Cyr" w:cs="GHEA Grapalat Cyr"/>
        </w:rPr>
      </w:pPr>
      <w:r>
        <w:rPr>
          <w:rFonts w:ascii="GHEA Grapalat Cyr" w:hAnsi="GHEA Grapalat Cyr" w:cs="GHEA Grapalat Cyr"/>
        </w:rPr>
        <w:t xml:space="preserve">Прилагается  полное описание предлагаемого   ----------------------------     товара, </w:t>
      </w:r>
    </w:p>
    <w:p w:rsidR="00B10547" w:rsidRDefault="00B10547" w:rsidP="00B46D58">
      <w:pPr>
        <w:jc w:val="both"/>
        <w:rPr>
          <w:rFonts w:ascii="GHEA Grapalat" w:hAnsi="GHEA Grapalat" w:cs="GHEA Grapalat"/>
        </w:rPr>
      </w:pPr>
      <w:r>
        <w:rPr>
          <w:rFonts w:ascii="GHEA Grapalat Cyr" w:hAnsi="GHEA Grapalat Cyr" w:cs="GHEA Grapalat Cyr"/>
          <w:sz w:val="16"/>
          <w:szCs w:val="16"/>
        </w:rPr>
        <w:t xml:space="preserve">                                                                                                             наименование участника</w:t>
      </w:r>
    </w:p>
    <w:p w:rsidR="00B10547" w:rsidRDefault="00B10547"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B10547" w:rsidRDefault="00B10547" w:rsidP="00B46D58">
      <w:pPr>
        <w:tabs>
          <w:tab w:val="left" w:pos="7371"/>
        </w:tabs>
        <w:spacing w:after="160"/>
        <w:ind w:left="3544" w:firstLine="3"/>
        <w:jc w:val="both"/>
        <w:rPr>
          <w:rFonts w:ascii="GHEA Grapalat" w:hAnsi="GHEA Grapalat" w:cs="GHEA Grapalat"/>
          <w:sz w:val="16"/>
          <w:szCs w:val="16"/>
          <w:lang w:val="hy-AM"/>
        </w:rPr>
      </w:pPr>
    </w:p>
    <w:p w:rsidR="00B10547" w:rsidRPr="000811C1" w:rsidRDefault="00B10547" w:rsidP="00B46D58">
      <w:pPr>
        <w:tabs>
          <w:tab w:val="left" w:pos="7371"/>
        </w:tabs>
        <w:spacing w:after="160"/>
        <w:ind w:left="3544" w:firstLine="3"/>
        <w:jc w:val="both"/>
        <w:rPr>
          <w:rFonts w:ascii="GHEA Grapalat" w:hAnsi="GHEA Grapalat" w:cs="GHEA Grapalat"/>
          <w:sz w:val="16"/>
          <w:szCs w:val="16"/>
          <w:lang w:val="hy-AM"/>
        </w:rPr>
      </w:pPr>
    </w:p>
    <w:p w:rsidR="00B10547" w:rsidRPr="00D3436F" w:rsidRDefault="00B10547" w:rsidP="00B46D58">
      <w:pPr>
        <w:tabs>
          <w:tab w:val="left" w:pos="7371"/>
        </w:tabs>
        <w:spacing w:after="160"/>
        <w:ind w:left="3544" w:firstLine="3"/>
        <w:jc w:val="both"/>
        <w:rPr>
          <w:rFonts w:ascii="GHEA Grapalat" w:hAnsi="GHEA Grapalat" w:cs="GHEA Grapalat"/>
          <w:sz w:val="16"/>
          <w:szCs w:val="16"/>
        </w:rPr>
      </w:pPr>
    </w:p>
    <w:p w:rsidR="00B10547" w:rsidRPr="00770B03" w:rsidRDefault="00B10547" w:rsidP="00B46D58">
      <w:pPr>
        <w:tabs>
          <w:tab w:val="left" w:pos="7371"/>
        </w:tabs>
        <w:spacing w:after="160"/>
        <w:ind w:left="3544" w:firstLine="3"/>
        <w:jc w:val="both"/>
        <w:rPr>
          <w:rFonts w:ascii="GHEA Grapalat" w:hAnsi="GHEA Grapalat" w:cs="GHEA Grapalat"/>
          <w:sz w:val="16"/>
          <w:szCs w:val="16"/>
        </w:rPr>
      </w:pPr>
    </w:p>
    <w:p w:rsidR="00B10547" w:rsidRPr="000C1746" w:rsidRDefault="00B10547"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B10547" w:rsidRPr="000C1746" w:rsidRDefault="00B10547"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B10547" w:rsidRPr="000C1746" w:rsidRDefault="00B10547"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B10547" w:rsidRPr="009044F1" w:rsidRDefault="00B10547"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B10547" w:rsidRDefault="00B10547" w:rsidP="00B46D58">
      <w:pPr>
        <w:rPr>
          <w:rFonts w:ascii="GHEA Grapalat" w:hAnsi="GHEA Grapalat" w:cs="GHEA Grapalat"/>
          <w:b/>
          <w:bCs/>
        </w:rPr>
      </w:pPr>
      <w:r>
        <w:rPr>
          <w:rFonts w:ascii="GHEA Grapalat" w:hAnsi="GHEA Grapalat" w:cs="GHEA Grapalat"/>
          <w:b/>
          <w:bCs/>
        </w:rPr>
        <w:br w:type="page"/>
      </w:r>
    </w:p>
    <w:p w:rsidR="00B10547" w:rsidRDefault="00B10547" w:rsidP="00B46D58">
      <w:pPr>
        <w:rPr>
          <w:rFonts w:ascii="GHEA Grapalat" w:hAnsi="GHEA Grapalat" w:cs="GHEA Grapalat"/>
          <w:b/>
          <w:bCs/>
        </w:rPr>
      </w:pPr>
    </w:p>
    <w:p w:rsidR="00B10547" w:rsidRPr="009044F1" w:rsidRDefault="00B10547"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B10547" w:rsidRPr="009044F1" w:rsidRDefault="00B10547"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НММЦ-ОКПТ-20/21</w:t>
      </w:r>
    </w:p>
    <w:p w:rsidR="00B10547" w:rsidRPr="009044F1" w:rsidRDefault="00B10547" w:rsidP="00D043C1">
      <w:pPr>
        <w:widowControl w:val="0"/>
        <w:spacing w:after="160"/>
        <w:ind w:left="567" w:right="565"/>
        <w:jc w:val="center"/>
        <w:rPr>
          <w:rFonts w:ascii="GHEA Grapalat" w:hAnsi="GHEA Grapalat" w:cs="GHEA Grapalat"/>
          <w:b/>
          <w:bCs/>
        </w:rPr>
      </w:pPr>
    </w:p>
    <w:p w:rsidR="00B10547" w:rsidRPr="009044F1" w:rsidRDefault="00B10547"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ПОЛНОЕ ОПИСАНИЕ</w:t>
      </w:r>
    </w:p>
    <w:p w:rsidR="00B10547" w:rsidRPr="009044F1" w:rsidRDefault="00B10547"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B10547" w:rsidRPr="009044F1" w:rsidRDefault="00B10547" w:rsidP="00D043C1">
      <w:pPr>
        <w:pStyle w:val="Heading3"/>
        <w:keepNext w:val="0"/>
        <w:widowControl w:val="0"/>
        <w:spacing w:after="160" w:line="240" w:lineRule="auto"/>
        <w:ind w:left="567" w:right="565"/>
        <w:rPr>
          <w:rFonts w:ascii="GHEA Grapalat" w:hAnsi="GHEA Grapalat" w:cs="GHEA Grapalat"/>
          <w:sz w:val="24"/>
          <w:szCs w:val="24"/>
        </w:rPr>
      </w:pPr>
    </w:p>
    <w:p w:rsidR="00B10547" w:rsidRPr="00430541" w:rsidRDefault="00B10547"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B10547" w:rsidRPr="00430541" w:rsidRDefault="00B10547"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B10547" w:rsidRPr="009044F1" w:rsidRDefault="00B10547" w:rsidP="00D043C1">
      <w:pPr>
        <w:widowControl w:val="0"/>
        <w:spacing w:after="160"/>
        <w:jc w:val="both"/>
        <w:rPr>
          <w:rFonts w:ascii="GHEA Grapalat Cyr" w:hAnsi="GHEA Grapalat Cyr" w:cs="GHEA Grapalat Cyr"/>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НММЦ-ОКПТ-20/21</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7"/>
        <w:gridCol w:w="1685"/>
        <w:gridCol w:w="1442"/>
        <w:gridCol w:w="1758"/>
        <w:gridCol w:w="3374"/>
      </w:tblGrid>
      <w:tr w:rsidR="00B10547" w:rsidRPr="00206AF8">
        <w:tc>
          <w:tcPr>
            <w:tcW w:w="1035" w:type="dxa"/>
            <w:vMerge w:val="restart"/>
            <w:vAlign w:val="center"/>
          </w:tcPr>
          <w:p w:rsidR="00B10547" w:rsidRDefault="00B10547" w:rsidP="00FF3F2A">
            <w:pPr>
              <w:widowControl w:val="0"/>
              <w:jc w:val="center"/>
              <w:rPr>
                <w:rFonts w:ascii="GHEA Grapalat" w:hAnsi="GHEA Grapalat" w:cs="GHEA Grapalat"/>
                <w:b/>
                <w:bCs/>
                <w:sz w:val="20"/>
                <w:szCs w:val="20"/>
              </w:rPr>
            </w:pPr>
          </w:p>
          <w:p w:rsidR="00B10547" w:rsidRPr="00206AF8" w:rsidRDefault="00B10547"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8251" w:type="dxa"/>
            <w:gridSpan w:val="4"/>
            <w:vAlign w:val="center"/>
          </w:tcPr>
          <w:p w:rsidR="00B10547" w:rsidRPr="00206AF8" w:rsidRDefault="00B10547"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B10547" w:rsidRPr="00206AF8">
        <w:trPr>
          <w:trHeight w:val="696"/>
        </w:trPr>
        <w:tc>
          <w:tcPr>
            <w:tcW w:w="1035" w:type="dxa"/>
            <w:vMerge/>
            <w:vAlign w:val="center"/>
          </w:tcPr>
          <w:p w:rsidR="00B10547" w:rsidRPr="00206AF8" w:rsidRDefault="00B10547" w:rsidP="00FF3F2A">
            <w:pPr>
              <w:widowControl w:val="0"/>
              <w:jc w:val="center"/>
              <w:rPr>
                <w:rFonts w:ascii="GHEA Grapalat" w:hAnsi="GHEA Grapalat" w:cs="GHEA Grapalat"/>
                <w:b/>
                <w:bCs/>
                <w:sz w:val="20"/>
                <w:szCs w:val="20"/>
              </w:rPr>
            </w:pPr>
          </w:p>
        </w:tc>
        <w:tc>
          <w:tcPr>
            <w:tcW w:w="1686" w:type="dxa"/>
            <w:vAlign w:val="center"/>
          </w:tcPr>
          <w:p w:rsidR="00B10547" w:rsidRPr="00ED144A" w:rsidRDefault="00B10547"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453" w:type="dxa"/>
            <w:vAlign w:val="center"/>
          </w:tcPr>
          <w:p w:rsidR="00B10547" w:rsidRPr="00206AF8" w:rsidRDefault="00B10547"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товарный знак</w:t>
            </w:r>
          </w:p>
        </w:tc>
        <w:tc>
          <w:tcPr>
            <w:tcW w:w="1663" w:type="dxa"/>
            <w:vAlign w:val="center"/>
          </w:tcPr>
          <w:p w:rsidR="00B10547" w:rsidRPr="003313F7" w:rsidRDefault="00B10547" w:rsidP="00E7315E">
            <w:pPr>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производитель</w:t>
            </w:r>
          </w:p>
        </w:tc>
        <w:tc>
          <w:tcPr>
            <w:tcW w:w="3449" w:type="dxa"/>
            <w:vAlign w:val="center"/>
          </w:tcPr>
          <w:p w:rsidR="00B10547" w:rsidRPr="00206AF8" w:rsidRDefault="00B10547"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B10547" w:rsidRPr="00206AF8">
        <w:tc>
          <w:tcPr>
            <w:tcW w:w="1035"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1686"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1453"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1663"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3449"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r>
      <w:tr w:rsidR="00B10547" w:rsidRPr="00206AF8">
        <w:tc>
          <w:tcPr>
            <w:tcW w:w="1035"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1686"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1453"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1663"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3449"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r>
      <w:tr w:rsidR="00B10547" w:rsidRPr="00206AF8">
        <w:tc>
          <w:tcPr>
            <w:tcW w:w="1035"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1686"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1453"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1663"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c>
          <w:tcPr>
            <w:tcW w:w="3449" w:type="dxa"/>
          </w:tcPr>
          <w:p w:rsidR="00B10547" w:rsidRPr="00206AF8" w:rsidRDefault="00B10547" w:rsidP="00FF3F2A">
            <w:pPr>
              <w:pStyle w:val="Heading3"/>
              <w:keepNext w:val="0"/>
              <w:widowControl w:val="0"/>
              <w:spacing w:line="240" w:lineRule="auto"/>
              <w:jc w:val="left"/>
              <w:rPr>
                <w:rFonts w:ascii="GHEA Grapalat" w:hAnsi="GHEA Grapalat" w:cs="GHEA Grapalat"/>
                <w:b/>
                <w:bCs/>
              </w:rPr>
            </w:pPr>
          </w:p>
        </w:tc>
      </w:tr>
    </w:tbl>
    <w:p w:rsidR="00B10547" w:rsidRDefault="00B10547" w:rsidP="00D043C1">
      <w:pPr>
        <w:widowControl w:val="0"/>
        <w:tabs>
          <w:tab w:val="left" w:pos="6804"/>
        </w:tabs>
        <w:jc w:val="center"/>
        <w:rPr>
          <w:rFonts w:ascii="GHEA Grapalat" w:hAnsi="GHEA Grapalat" w:cs="GHEA Grapalat"/>
          <w:lang w:val="en-US"/>
        </w:rPr>
      </w:pPr>
    </w:p>
    <w:p w:rsidR="00B10547" w:rsidRPr="00DD2B43" w:rsidRDefault="00B10547"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B10547" w:rsidRPr="00567D3B" w:rsidRDefault="00B10547"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B10547" w:rsidRPr="008875C7" w:rsidRDefault="00B10547" w:rsidP="00D043C1">
      <w:pPr>
        <w:widowControl w:val="0"/>
        <w:spacing w:after="160"/>
        <w:jc w:val="right"/>
        <w:rPr>
          <w:rFonts w:ascii="GHEA Grapalat" w:hAnsi="GHEA Grapalat" w:cs="GHEA Grapalat"/>
        </w:rPr>
      </w:pPr>
    </w:p>
    <w:p w:rsidR="00B10547" w:rsidRPr="00D5443D" w:rsidRDefault="00B10547"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B10547" w:rsidRDefault="00B10547" w:rsidP="00D043C1">
      <w:pPr>
        <w:rPr>
          <w:rFonts w:ascii="GHEA Grapalat" w:hAnsi="GHEA Grapalat" w:cs="GHEA Grapalat"/>
        </w:rPr>
      </w:pPr>
      <w:r>
        <w:rPr>
          <w:rFonts w:ascii="GHEA Grapalat" w:hAnsi="GHEA Grapalat" w:cs="GHEA Grapalat"/>
        </w:rPr>
        <w:br w:type="page"/>
      </w:r>
    </w:p>
    <w:p w:rsidR="00B10547" w:rsidRPr="00DC619D" w:rsidRDefault="00B10547"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B10547" w:rsidRPr="009044F1" w:rsidRDefault="00B10547"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НММЦ-ОКПТ-20/21</w:t>
      </w:r>
      <w:r>
        <w:rPr>
          <w:rStyle w:val="FootnoteReference"/>
          <w:rFonts w:ascii="GHEA Grapalat" w:hAnsi="GHEA Grapalat" w:cs="GHEA Grapalat"/>
          <w:b/>
          <w:bCs/>
          <w:sz w:val="24"/>
          <w:szCs w:val="24"/>
        </w:rPr>
        <w:footnoteReference w:customMarkFollows="1" w:id="9"/>
        <w:t>*</w:t>
      </w:r>
    </w:p>
    <w:p w:rsidR="00B10547" w:rsidRPr="009044F1" w:rsidRDefault="00B10547" w:rsidP="00B46D58">
      <w:pPr>
        <w:widowControl w:val="0"/>
        <w:spacing w:after="120"/>
        <w:ind w:firstLine="567"/>
        <w:jc w:val="center"/>
        <w:rPr>
          <w:rFonts w:ascii="GHEA Grapalat" w:hAnsi="GHEA Grapalat" w:cs="GHEA Grapalat"/>
        </w:rPr>
      </w:pPr>
    </w:p>
    <w:p w:rsidR="00B10547" w:rsidRPr="009044F1" w:rsidRDefault="00B10547"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B10547" w:rsidRPr="009044F1" w:rsidRDefault="00B10547" w:rsidP="00B46D58">
      <w:pPr>
        <w:widowControl w:val="0"/>
        <w:spacing w:after="120"/>
        <w:ind w:firstLine="567"/>
        <w:jc w:val="center"/>
        <w:rPr>
          <w:rFonts w:ascii="GHEA Grapalat" w:hAnsi="GHEA Grapalat" w:cs="GHEA Grapalat"/>
        </w:rPr>
      </w:pPr>
    </w:p>
    <w:p w:rsidR="00B10547" w:rsidRPr="000F6C24" w:rsidRDefault="00B10547"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НММЦ-ОКПТ-20/21</w:t>
      </w:r>
    </w:p>
    <w:p w:rsidR="00B10547" w:rsidRPr="008842CE" w:rsidRDefault="00B10547"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B10547" w:rsidRPr="009044F1" w:rsidRDefault="00B10547"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B10547" w:rsidRPr="009044F1" w:rsidRDefault="00B10547"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B10547" w:rsidRPr="009044F1" w:rsidRDefault="00B10547"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10547" w:rsidRPr="005744FC">
        <w:trPr>
          <w:trHeight w:val="916"/>
          <w:jc w:val="center"/>
        </w:trPr>
        <w:tc>
          <w:tcPr>
            <w:tcW w:w="1368" w:type="dxa"/>
            <w:tcBorders>
              <w:top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B10547" w:rsidRDefault="00B10547"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B10547" w:rsidRPr="005744FC" w:rsidRDefault="00B10547"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B10547" w:rsidRPr="005744FC" w:rsidRDefault="00B10547"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B10547" w:rsidRPr="005744FC" w:rsidRDefault="00B10547"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r w:rsidRPr="005744FC">
              <w:rPr>
                <w:rFonts w:ascii="GHEA Grapalat" w:hAnsi="GHEA Grapalat" w:cs="GHEA Grapalat"/>
                <w:b/>
                <w:bCs/>
                <w:sz w:val="20"/>
                <w:szCs w:val="20"/>
              </w:rPr>
              <w:t>/</w:t>
            </w:r>
          </w:p>
        </w:tc>
      </w:tr>
      <w:tr w:rsidR="00B10547"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B10547" w:rsidRPr="005744FC" w:rsidRDefault="00B10547"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10547" w:rsidRPr="005744FC" w:rsidRDefault="00B10547"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10547" w:rsidRPr="005744FC" w:rsidRDefault="00B10547"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10547" w:rsidRPr="005744FC" w:rsidRDefault="00B10547"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10547" w:rsidRPr="005744FC" w:rsidRDefault="00B10547"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B10547" w:rsidRPr="005744FC" w:rsidRDefault="00B10547"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B10547" w:rsidRPr="005744FC">
        <w:trPr>
          <w:trHeight w:val="20"/>
          <w:jc w:val="center"/>
        </w:trPr>
        <w:tc>
          <w:tcPr>
            <w:tcW w:w="1368" w:type="dxa"/>
            <w:tcBorders>
              <w:top w:val="single" w:sz="4" w:space="0" w:color="auto"/>
              <w:bottom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10547" w:rsidRPr="005744FC" w:rsidRDefault="00B10547"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B10547" w:rsidRPr="005744FC" w:rsidRDefault="00B10547" w:rsidP="00B46D58">
            <w:pPr>
              <w:widowControl w:val="0"/>
              <w:jc w:val="center"/>
              <w:rPr>
                <w:rFonts w:ascii="GHEA Grapalat" w:hAnsi="GHEA Grapalat" w:cs="GHEA Grapalat"/>
                <w:sz w:val="20"/>
                <w:szCs w:val="20"/>
              </w:rPr>
            </w:pPr>
          </w:p>
        </w:tc>
      </w:tr>
      <w:tr w:rsidR="00B10547" w:rsidRPr="005744FC">
        <w:trPr>
          <w:trHeight w:val="521"/>
          <w:jc w:val="center"/>
        </w:trPr>
        <w:tc>
          <w:tcPr>
            <w:tcW w:w="1368" w:type="dxa"/>
            <w:tcBorders>
              <w:top w:val="single" w:sz="4" w:space="0" w:color="auto"/>
              <w:bottom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10547" w:rsidRPr="005744FC" w:rsidRDefault="00B10547"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B10547" w:rsidRPr="005744FC" w:rsidRDefault="00B10547" w:rsidP="00B46D58">
            <w:pPr>
              <w:widowControl w:val="0"/>
              <w:rPr>
                <w:rFonts w:ascii="GHEA Grapalat" w:hAnsi="GHEA Grapalat" w:cs="GHEA Grapalat"/>
                <w:sz w:val="20"/>
                <w:szCs w:val="20"/>
              </w:rPr>
            </w:pPr>
          </w:p>
        </w:tc>
      </w:tr>
      <w:tr w:rsidR="00B10547" w:rsidRPr="005744FC">
        <w:trPr>
          <w:trHeight w:val="20"/>
          <w:jc w:val="center"/>
        </w:trPr>
        <w:tc>
          <w:tcPr>
            <w:tcW w:w="1368" w:type="dxa"/>
            <w:tcBorders>
              <w:top w:val="single" w:sz="4" w:space="0" w:color="auto"/>
              <w:bottom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10547" w:rsidRPr="005744FC" w:rsidRDefault="00B10547"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B10547" w:rsidRPr="005744FC" w:rsidRDefault="00B10547" w:rsidP="00B46D58">
            <w:pPr>
              <w:widowControl w:val="0"/>
              <w:jc w:val="center"/>
              <w:rPr>
                <w:rFonts w:ascii="GHEA Grapalat" w:hAnsi="GHEA Grapalat" w:cs="GHEA Grapalat"/>
                <w:sz w:val="20"/>
                <w:szCs w:val="20"/>
              </w:rPr>
            </w:pPr>
          </w:p>
        </w:tc>
      </w:tr>
      <w:tr w:rsidR="00B10547" w:rsidRPr="005744FC">
        <w:trPr>
          <w:trHeight w:val="20"/>
          <w:jc w:val="center"/>
        </w:trPr>
        <w:tc>
          <w:tcPr>
            <w:tcW w:w="1368" w:type="dxa"/>
            <w:tcBorders>
              <w:top w:val="single" w:sz="4" w:space="0" w:color="auto"/>
              <w:bottom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10547" w:rsidRPr="005744FC" w:rsidRDefault="00B10547"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10547" w:rsidRPr="005744FC" w:rsidRDefault="00B10547"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B10547" w:rsidRPr="005744FC" w:rsidRDefault="00B10547" w:rsidP="00B46D58">
            <w:pPr>
              <w:widowControl w:val="0"/>
              <w:jc w:val="center"/>
              <w:rPr>
                <w:rFonts w:ascii="GHEA Grapalat" w:hAnsi="GHEA Grapalat" w:cs="GHEA Grapalat"/>
                <w:sz w:val="20"/>
                <w:szCs w:val="20"/>
              </w:rPr>
            </w:pPr>
          </w:p>
        </w:tc>
      </w:tr>
      <w:tr w:rsidR="00B10547" w:rsidRPr="005744FC">
        <w:trPr>
          <w:trHeight w:val="270"/>
          <w:jc w:val="center"/>
        </w:trPr>
        <w:tc>
          <w:tcPr>
            <w:tcW w:w="1368" w:type="dxa"/>
            <w:tcBorders>
              <w:top w:val="single" w:sz="4" w:space="0" w:color="auto"/>
              <w:bottom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10547" w:rsidRPr="005744FC" w:rsidRDefault="00B10547"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B10547" w:rsidRPr="005744FC" w:rsidRDefault="00B10547"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B10547" w:rsidRPr="005744FC" w:rsidRDefault="00B10547" w:rsidP="00B46D58">
            <w:pPr>
              <w:widowControl w:val="0"/>
              <w:jc w:val="center"/>
              <w:rPr>
                <w:rFonts w:ascii="GHEA Grapalat" w:hAnsi="GHEA Grapalat" w:cs="GHEA Grapalat"/>
                <w:sz w:val="20"/>
                <w:szCs w:val="20"/>
              </w:rPr>
            </w:pPr>
          </w:p>
        </w:tc>
      </w:tr>
    </w:tbl>
    <w:p w:rsidR="00B10547" w:rsidRPr="00DD2B43" w:rsidRDefault="00B10547"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B10547" w:rsidRPr="00567D3B" w:rsidRDefault="00B10547"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B10547" w:rsidRPr="00D3436F" w:rsidRDefault="00B10547" w:rsidP="00B46D58">
      <w:pPr>
        <w:widowControl w:val="0"/>
        <w:spacing w:after="160"/>
        <w:jc w:val="both"/>
        <w:rPr>
          <w:rFonts w:ascii="GHEA Grapalat" w:hAnsi="GHEA Grapalat" w:cs="GHEA Grapalat"/>
          <w:lang w:val="es-ES"/>
        </w:rPr>
      </w:pPr>
    </w:p>
    <w:p w:rsidR="00B10547" w:rsidRPr="000F6C24" w:rsidRDefault="00B10547"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B10547" w:rsidRPr="00201BD7" w:rsidRDefault="00B10547" w:rsidP="00DE618A">
      <w:pPr>
        <w:rPr>
          <w:rFonts w:ascii="GHEA Grapalat" w:hAnsi="GHEA Grapalat" w:cs="GHEA Grapalat"/>
          <w:b/>
          <w:bCs/>
        </w:rPr>
      </w:pPr>
    </w:p>
    <w:p w:rsidR="00B10547" w:rsidRPr="00201BD7" w:rsidRDefault="00B10547" w:rsidP="00DE618A">
      <w:pPr>
        <w:rPr>
          <w:rFonts w:ascii="GHEA Grapalat" w:hAnsi="GHEA Grapalat" w:cs="GHEA Grapalat"/>
          <w:b/>
          <w:bCs/>
        </w:rPr>
      </w:pPr>
    </w:p>
    <w:p w:rsidR="00B10547" w:rsidRPr="00201BD7" w:rsidRDefault="00B10547" w:rsidP="00DE618A">
      <w:pPr>
        <w:rPr>
          <w:rFonts w:ascii="GHEA Grapalat" w:hAnsi="GHEA Grapalat" w:cs="GHEA Grapalat"/>
          <w:b/>
          <w:bCs/>
        </w:rPr>
      </w:pPr>
    </w:p>
    <w:p w:rsidR="00B10547" w:rsidRPr="00201BD7" w:rsidRDefault="00B10547" w:rsidP="00DE618A">
      <w:pPr>
        <w:rPr>
          <w:rFonts w:ascii="GHEA Grapalat" w:hAnsi="GHEA Grapalat" w:cs="GHEA Grapalat"/>
          <w:b/>
          <w:bCs/>
        </w:rPr>
      </w:pPr>
    </w:p>
    <w:p w:rsidR="00B10547" w:rsidRPr="00201BD7" w:rsidRDefault="00B10547" w:rsidP="00DE618A">
      <w:pPr>
        <w:rPr>
          <w:rFonts w:ascii="GHEA Grapalat" w:hAnsi="GHEA Grapalat" w:cs="GHEA Grapalat"/>
          <w:b/>
          <w:bCs/>
        </w:rPr>
      </w:pPr>
    </w:p>
    <w:p w:rsidR="00B10547" w:rsidRPr="00201BD7" w:rsidRDefault="00B10547" w:rsidP="00DE618A">
      <w:pP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B10547" w:rsidRPr="00B138F3" w:rsidRDefault="00B10547"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НММЦ-ОКПТ-20/21</w:t>
      </w:r>
    </w:p>
    <w:p w:rsidR="00B10547" w:rsidRPr="00B138F3" w:rsidRDefault="00B10547" w:rsidP="003D2FE2">
      <w:pPr>
        <w:widowControl w:val="0"/>
        <w:spacing w:after="160"/>
        <w:jc w:val="center"/>
        <w:rPr>
          <w:rFonts w:ascii="GHEA Grapalat" w:hAnsi="GHEA Grapalat" w:cs="GHEA Grapalat"/>
          <w:b/>
          <w:bCs/>
          <w:sz w:val="22"/>
          <w:szCs w:val="22"/>
        </w:rPr>
      </w:pPr>
    </w:p>
    <w:p w:rsidR="00B10547" w:rsidRPr="00B138F3" w:rsidRDefault="00B10547"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B10547" w:rsidRPr="00B138F3" w:rsidRDefault="00B10547"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B10547" w:rsidRPr="00B138F3">
        <w:tc>
          <w:tcPr>
            <w:tcW w:w="4786" w:type="dxa"/>
          </w:tcPr>
          <w:p w:rsidR="00B10547" w:rsidRPr="002A59A2" w:rsidRDefault="00B10547" w:rsidP="002A59A2">
            <w:pPr>
              <w:widowControl w:val="0"/>
              <w:spacing w:after="160"/>
              <w:rPr>
                <w:rFonts w:ascii="GHEA Grapalat" w:hAnsi="GHEA Grapalat" w:cs="GHEA Grapalat"/>
                <w:b/>
                <w:bCs/>
                <w:sz w:val="22"/>
                <w:szCs w:val="22"/>
                <w:lang w:val="en-US"/>
              </w:rPr>
            </w:pPr>
            <w:r w:rsidRPr="002A59A2">
              <w:rPr>
                <w:rFonts w:ascii="GHEA Grapalat Cyr" w:hAnsi="GHEA Grapalat Cyr" w:cs="GHEA Grapalat Cyr"/>
                <w:sz w:val="22"/>
                <w:szCs w:val="22"/>
              </w:rPr>
              <w:t>г. Ереван</w:t>
            </w:r>
          </w:p>
        </w:tc>
        <w:tc>
          <w:tcPr>
            <w:tcW w:w="4500" w:type="dxa"/>
          </w:tcPr>
          <w:p w:rsidR="00B10547" w:rsidRPr="002A59A2" w:rsidRDefault="00B10547" w:rsidP="002A59A2">
            <w:pPr>
              <w:widowControl w:val="0"/>
              <w:spacing w:after="160"/>
              <w:jc w:val="right"/>
              <w:rPr>
                <w:rFonts w:ascii="GHEA Grapalat" w:hAnsi="GHEA Grapalat" w:cs="GHEA Grapalat"/>
                <w:b/>
                <w:bCs/>
                <w:sz w:val="22"/>
                <w:szCs w:val="22"/>
              </w:rPr>
            </w:pPr>
            <w:r w:rsidRPr="002A59A2">
              <w:rPr>
                <w:rFonts w:ascii="GHEA Grapalat" w:hAnsi="GHEA Grapalat" w:cs="GHEA Grapalat"/>
                <w:sz w:val="22"/>
                <w:szCs w:val="22"/>
              </w:rPr>
              <w:t>"</w:t>
            </w:r>
            <w:r w:rsidRPr="002A59A2">
              <w:rPr>
                <w:rFonts w:ascii="GHEA Grapalat" w:hAnsi="GHEA Grapalat" w:cs="GHEA Grapalat"/>
                <w:sz w:val="22"/>
                <w:szCs w:val="22"/>
                <w:lang w:val="en-US"/>
              </w:rPr>
              <w:tab/>
            </w:r>
            <w:r w:rsidRPr="002A59A2">
              <w:rPr>
                <w:rFonts w:ascii="GHEA Grapalat" w:hAnsi="GHEA Grapalat" w:cs="GHEA Grapalat"/>
                <w:sz w:val="22"/>
                <w:szCs w:val="22"/>
              </w:rPr>
              <w:t xml:space="preserve">" </w:t>
            </w:r>
            <w:r w:rsidRPr="002A59A2">
              <w:rPr>
                <w:rFonts w:ascii="GHEA Grapalat" w:hAnsi="GHEA Grapalat" w:cs="GHEA Grapalat"/>
                <w:sz w:val="22"/>
                <w:szCs w:val="22"/>
                <w:lang w:val="en-US"/>
              </w:rPr>
              <w:tab/>
            </w:r>
            <w:r w:rsidRPr="002A59A2">
              <w:rPr>
                <w:rFonts w:ascii="GHEA Grapalat" w:hAnsi="GHEA Grapalat" w:cs="GHEA Grapalat"/>
                <w:sz w:val="22"/>
                <w:szCs w:val="22"/>
              </w:rPr>
              <w:t>20</w:t>
            </w:r>
            <w:r w:rsidRPr="002A59A2">
              <w:rPr>
                <w:rFonts w:ascii="GHEA Grapalat" w:hAnsi="GHEA Grapalat" w:cs="GHEA Grapalat"/>
                <w:sz w:val="22"/>
                <w:szCs w:val="22"/>
                <w:lang w:val="en-US"/>
              </w:rPr>
              <w:tab/>
            </w:r>
            <w:r w:rsidRPr="002A59A2">
              <w:rPr>
                <w:rFonts w:ascii="GHEA Grapalat Cyr" w:hAnsi="GHEA Grapalat Cyr" w:cs="GHEA Grapalat Cyr"/>
                <w:sz w:val="22"/>
                <w:szCs w:val="22"/>
              </w:rPr>
              <w:t>г.</w:t>
            </w:r>
            <w:r w:rsidRPr="002A59A2">
              <w:rPr>
                <w:rStyle w:val="FootnoteReference"/>
                <w:rFonts w:ascii="GHEA Grapalat" w:hAnsi="GHEA Grapalat" w:cs="GHEA Grapalat"/>
                <w:sz w:val="22"/>
                <w:szCs w:val="22"/>
              </w:rPr>
              <w:footnoteReference w:customMarkFollows="1" w:id="11"/>
              <w:t>**</w:t>
            </w:r>
          </w:p>
        </w:tc>
      </w:tr>
    </w:tbl>
    <w:p w:rsidR="00B10547" w:rsidRPr="00B138F3" w:rsidRDefault="00B10547" w:rsidP="003D2FE2">
      <w:pPr>
        <w:widowControl w:val="0"/>
        <w:spacing w:after="160"/>
        <w:rPr>
          <w:rFonts w:ascii="GHEA Grapalat" w:hAnsi="GHEA Grapalat" w:cs="GHEA Grapalat"/>
          <w:b/>
          <w:bCs/>
          <w:sz w:val="22"/>
          <w:szCs w:val="22"/>
        </w:rPr>
      </w:pPr>
    </w:p>
    <w:p w:rsidR="00B10547" w:rsidRPr="00B138F3" w:rsidRDefault="00B10547"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B10547" w:rsidRPr="00B138F3" w:rsidRDefault="00B10547"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B10547" w:rsidRPr="00B138F3" w:rsidRDefault="00B10547"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B10547" w:rsidRPr="00B138F3" w:rsidRDefault="00B10547"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B10547" w:rsidRPr="00B138F3" w:rsidRDefault="00B10547"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10547" w:rsidRPr="00B138F3" w:rsidRDefault="00B10547" w:rsidP="003D2FE2">
      <w:pPr>
        <w:widowControl w:val="0"/>
        <w:spacing w:after="160"/>
        <w:ind w:firstLine="709"/>
        <w:jc w:val="both"/>
        <w:rPr>
          <w:rFonts w:ascii="GHEA Grapalat" w:hAnsi="GHEA Grapalat" w:cs="GHEA Grapalat"/>
          <w:sz w:val="22"/>
          <w:szCs w:val="22"/>
        </w:rPr>
      </w:pPr>
    </w:p>
    <w:p w:rsidR="00B10547" w:rsidRPr="00B138F3" w:rsidRDefault="00B10547"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B10547" w:rsidRPr="001F100B" w:rsidRDefault="00B10547"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B10547" w:rsidRPr="00B138F3" w:rsidRDefault="00B10547"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НММЦ-ОКПТ-20/21</w:t>
      </w:r>
      <w:r w:rsidRPr="00B138F3">
        <w:rPr>
          <w:rFonts w:ascii="GHEA Grapalat" w:hAnsi="GHEA Grapalat" w:cs="GHEA Grapalat"/>
          <w:sz w:val="22"/>
          <w:szCs w:val="22"/>
        </w:rPr>
        <w:t xml:space="preserve"> *.</w:t>
      </w:r>
    </w:p>
    <w:p w:rsidR="00B10547" w:rsidRPr="00B138F3" w:rsidRDefault="00B10547"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B10547" w:rsidRPr="00B138F3" w:rsidRDefault="00B10547"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B10547" w:rsidRPr="00B138F3" w:rsidRDefault="00B10547"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B10547" w:rsidRPr="00B138F3"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B10547" w:rsidRPr="00B138F3" w:rsidDel="00A13215" w:rsidRDefault="00B1054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2.2.2.</w:t>
      </w:r>
      <w:r w:rsidRPr="00B138F3">
        <w:rPr>
          <w:rFonts w:ascii="GHEA Grapalat" w:hAnsi="GHEA Grapalat" w:cs="GHEA Grapalat"/>
          <w:sz w:val="22"/>
          <w:szCs w:val="22"/>
        </w:rPr>
        <w:tab/>
      </w:r>
      <w:r w:rsidRPr="00B138F3">
        <w:rPr>
          <w:rFonts w:ascii="GHEA Grapalat Cyr" w:hAnsi="GHEA Grapalat Cyr" w:cs="GHEA Grapalat Cyr"/>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10547" w:rsidRPr="00B138F3" w:rsidRDefault="00B10547"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10547" w:rsidRPr="00B138F3" w:rsidRDefault="00B10547"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B10547" w:rsidRPr="00B138F3" w:rsidRDefault="00B10547"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B10547" w:rsidRPr="00B138F3" w:rsidRDefault="00B10547"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B10547" w:rsidRPr="00B138F3" w:rsidRDefault="00B10547"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B10547" w:rsidRPr="00B138F3" w:rsidRDefault="00B10547"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B10547" w:rsidRPr="00B138F3" w:rsidRDefault="00B10547"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B10547" w:rsidRPr="00B138F3" w:rsidRDefault="00B10547"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B10547" w:rsidRPr="00B138F3" w:rsidRDefault="00B10547" w:rsidP="003D2FE2">
      <w:pPr>
        <w:widowControl w:val="0"/>
        <w:spacing w:after="160"/>
        <w:jc w:val="right"/>
        <w:rPr>
          <w:rFonts w:ascii="GHEA Grapalat" w:hAnsi="GHEA Grapalat" w:cs="GHEA Grapalat"/>
          <w:sz w:val="22"/>
          <w:szCs w:val="22"/>
        </w:rPr>
      </w:pPr>
    </w:p>
    <w:p w:rsidR="00B10547" w:rsidRPr="00B138F3" w:rsidRDefault="00B10547"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B10547" w:rsidRPr="00B138F3" w:rsidRDefault="00B10547"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B10547" w:rsidRPr="00B138F3" w:rsidRDefault="00B10547" w:rsidP="003D2FE2">
      <w:pPr>
        <w:widowControl w:val="0"/>
        <w:spacing w:after="160"/>
        <w:jc w:val="both"/>
        <w:rPr>
          <w:rFonts w:ascii="GHEA Grapalat" w:hAnsi="GHEA Grapalat" w:cs="GHEA Grapalat"/>
          <w:sz w:val="22"/>
          <w:szCs w:val="22"/>
        </w:rPr>
      </w:pPr>
    </w:p>
    <w:p w:rsidR="00B10547" w:rsidRPr="00B138F3" w:rsidRDefault="00B10547" w:rsidP="003D2FE2">
      <w:pPr>
        <w:widowControl w:val="0"/>
        <w:spacing w:after="160"/>
        <w:jc w:val="both"/>
        <w:rPr>
          <w:rFonts w:ascii="GHEA Grapalat" w:hAnsi="GHEA Grapalat" w:cs="GHEA Grapalat"/>
          <w:sz w:val="22"/>
          <w:szCs w:val="22"/>
        </w:rPr>
      </w:pPr>
    </w:p>
    <w:p w:rsidR="00B10547" w:rsidRPr="00B138F3" w:rsidRDefault="00B10547" w:rsidP="003D2FE2">
      <w:pPr>
        <w:rPr>
          <w:sz w:val="22"/>
          <w:szCs w:val="22"/>
        </w:rPr>
      </w:pPr>
    </w:p>
    <w:p w:rsidR="00B10547" w:rsidRPr="00B138F3" w:rsidRDefault="00B10547" w:rsidP="003D2FE2">
      <w:pPr>
        <w:widowControl w:val="0"/>
        <w:spacing w:after="160"/>
        <w:ind w:left="567" w:right="565"/>
        <w:jc w:val="both"/>
        <w:rPr>
          <w:rFonts w:ascii="GHEA Grapalat" w:hAnsi="GHEA Grapalat" w:cs="GHEA Grapalat"/>
          <w:sz w:val="22"/>
          <w:szCs w:val="22"/>
        </w:rPr>
      </w:pPr>
    </w:p>
    <w:p w:rsidR="00B10547" w:rsidRPr="00B138F3" w:rsidRDefault="00B10547" w:rsidP="00B46D58">
      <w:pPr>
        <w:widowControl w:val="0"/>
        <w:spacing w:after="160"/>
        <w:ind w:left="567" w:right="565"/>
        <w:jc w:val="center"/>
        <w:rPr>
          <w:rFonts w:ascii="GHEA Grapalat" w:hAnsi="GHEA Grapalat" w:cs="GHEA Grapalat"/>
          <w:b/>
          <w:bCs/>
          <w:sz w:val="22"/>
          <w:szCs w:val="22"/>
        </w:rPr>
      </w:pPr>
    </w:p>
    <w:p w:rsidR="00B10547" w:rsidRPr="00B138F3" w:rsidRDefault="00B10547" w:rsidP="00B46D58">
      <w:pPr>
        <w:widowControl w:val="0"/>
        <w:spacing w:after="160"/>
        <w:ind w:left="567" w:right="565"/>
        <w:jc w:val="center"/>
        <w:rPr>
          <w:rFonts w:ascii="GHEA Grapalat" w:hAnsi="GHEA Grapalat" w:cs="GHEA Grapalat"/>
          <w:b/>
          <w:bCs/>
          <w:sz w:val="22"/>
          <w:szCs w:val="22"/>
        </w:rPr>
      </w:pPr>
    </w:p>
    <w:p w:rsidR="00B10547" w:rsidRPr="00B138F3" w:rsidRDefault="00B10547" w:rsidP="00B46D58">
      <w:pPr>
        <w:widowControl w:val="0"/>
        <w:spacing w:after="160"/>
        <w:ind w:left="567" w:right="565"/>
        <w:jc w:val="center"/>
        <w:rPr>
          <w:rFonts w:ascii="GHEA Grapalat" w:hAnsi="GHEA Grapalat" w:cs="GHEA Grapalat"/>
          <w:b/>
          <w:bCs/>
          <w:sz w:val="22"/>
          <w:szCs w:val="22"/>
        </w:rPr>
      </w:pPr>
    </w:p>
    <w:p w:rsidR="00B10547" w:rsidRPr="00B138F3" w:rsidRDefault="00B10547" w:rsidP="00B46D58">
      <w:pPr>
        <w:widowControl w:val="0"/>
        <w:spacing w:after="160"/>
        <w:ind w:left="567" w:right="565"/>
        <w:jc w:val="center"/>
        <w:rPr>
          <w:rFonts w:ascii="GHEA Grapalat" w:hAnsi="GHEA Grapalat" w:cs="GHEA Grapalat"/>
          <w:b/>
          <w:bCs/>
          <w:sz w:val="22"/>
          <w:szCs w:val="22"/>
        </w:rPr>
      </w:pPr>
    </w:p>
    <w:p w:rsidR="00B10547" w:rsidRPr="00B138F3" w:rsidRDefault="00B10547" w:rsidP="00B46D58">
      <w:pPr>
        <w:widowControl w:val="0"/>
        <w:spacing w:after="160"/>
        <w:ind w:left="567" w:right="565"/>
        <w:jc w:val="center"/>
        <w:rPr>
          <w:rFonts w:ascii="GHEA Grapalat" w:hAnsi="GHEA Grapalat" w:cs="GHEA Grapalat"/>
          <w:b/>
          <w:bCs/>
          <w:sz w:val="22"/>
          <w:szCs w:val="22"/>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B1054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B1054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B10547"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B10547"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B10547"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5.</w:t>
            </w:r>
            <w:r w:rsidRPr="00B138F3">
              <w:rPr>
                <w:rFonts w:ascii="GHEA Grapalat" w:hAnsi="GHEA Grapalat" w:cs="GHEA Grapalat"/>
              </w:rPr>
              <w:tab/>
            </w:r>
            <w:r w:rsidRPr="00B138F3">
              <w:rPr>
                <w:rFonts w:ascii="GHEA Grapalat Cyr" w:hAnsi="GHEA Grapalat Cyr" w:cs="GHEA Grapalat Cyr"/>
              </w:rPr>
              <w:t>Обслуживающая плательщика Финансовая организация (банк):</w:t>
            </w:r>
          </w:p>
        </w:tc>
      </w:tr>
      <w:tr w:rsidR="00B10547"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B1054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B1054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B1054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B1054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B10547"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1F100B" w:rsidRDefault="00B10547"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B10547"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B10547"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B1054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B1054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B1054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B1054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B10547"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0547"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B10547"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B10547"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10547" w:rsidRPr="00B138F3" w:rsidRDefault="00B10547"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B10547" w:rsidRPr="00B138F3" w:rsidRDefault="00B10547"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B10547" w:rsidRPr="00B138F3" w:rsidRDefault="00B10547"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jc w:val="right"/>
              <w:rPr>
                <w:rFonts w:ascii="GHEA Grapalat" w:hAnsi="GHEA Grapalat" w:cs="GHEA Grapalat"/>
              </w:rPr>
            </w:pPr>
          </w:p>
          <w:p w:rsidR="00B10547" w:rsidRPr="00B138F3" w:rsidRDefault="00B1054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B10547" w:rsidRPr="00B138F3">
        <w:trPr>
          <w:trHeight w:val="2194"/>
        </w:trPr>
        <w:tc>
          <w:tcPr>
            <w:tcW w:w="5616" w:type="dxa"/>
            <w:tcBorders>
              <w:top w:val="single" w:sz="4" w:space="0" w:color="auto"/>
              <w:left w:val="single" w:sz="4" w:space="0" w:color="auto"/>
              <w:right w:val="single" w:sz="4" w:space="0" w:color="auto"/>
            </w:tcBorders>
            <w:noWrap/>
            <w:vAlign w:val="bottom"/>
          </w:tcPr>
          <w:p w:rsidR="00B10547" w:rsidRPr="00B138F3" w:rsidRDefault="00B10547"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B10547" w:rsidRPr="00B138F3" w:rsidRDefault="00B10547"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B10547" w:rsidRPr="00B138F3" w:rsidRDefault="00B10547" w:rsidP="00D13026">
            <w:pPr>
              <w:widowControl w:val="0"/>
              <w:spacing w:after="160"/>
              <w:rPr>
                <w:rFonts w:ascii="GHEA Grapalat" w:hAnsi="GHEA Grapalat" w:cs="GHEA Grapalat"/>
              </w:rPr>
            </w:pPr>
          </w:p>
        </w:tc>
      </w:tr>
      <w:tr w:rsidR="00B10547"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10547" w:rsidRPr="00B138F3" w:rsidRDefault="00B10547"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B10547" w:rsidRPr="00B138F3" w:rsidRDefault="00B10547"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B10547" w:rsidRPr="00B138F3" w:rsidRDefault="00B10547" w:rsidP="00C3421C">
      <w:pPr>
        <w:widowControl w:val="0"/>
        <w:spacing w:after="160"/>
        <w:jc w:val="center"/>
        <w:rPr>
          <w:rFonts w:ascii="GHEA Grapalat" w:hAnsi="GHEA Grapalat" w:cs="GHEA Grapalat"/>
        </w:rPr>
      </w:pPr>
    </w:p>
    <w:p w:rsidR="00B10547" w:rsidRPr="00B138F3" w:rsidRDefault="00B10547"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10547" w:rsidRPr="00B138F3" w:rsidRDefault="00B10547" w:rsidP="00C3421C">
      <w:pPr>
        <w:rPr>
          <w:rFonts w:ascii="GHEA Grapalat" w:hAnsi="GHEA Grapalat" w:cs="GHEA Grapalat"/>
        </w:rPr>
      </w:pPr>
      <w:r w:rsidRPr="00B138F3">
        <w:rPr>
          <w:rFonts w:ascii="GHEA Grapalat" w:hAnsi="GHEA Grapalat" w:cs="GHEA Grapalat"/>
        </w:rPr>
        <w:br w:type="page"/>
      </w:r>
    </w:p>
    <w:p w:rsidR="00B10547" w:rsidRPr="00B138F3" w:rsidRDefault="00B10547"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10547" w:rsidRPr="00B138F3">
        <w:trPr>
          <w:tblHeade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B10547" w:rsidRPr="00B138F3">
        <w:trPr>
          <w:tblHeade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B10547" w:rsidRPr="00B138F3" w:rsidRDefault="00B1054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B10547" w:rsidRPr="00B138F3" w:rsidRDefault="00B1054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B10547" w:rsidRPr="00B138F3" w:rsidRDefault="00B1054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B10547" w:rsidRPr="00B138F3" w:rsidRDefault="00B1054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B10547" w:rsidRPr="00B138F3" w:rsidRDefault="00B1054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B10547" w:rsidRPr="00B138F3" w:rsidRDefault="00B1054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w:hAnsi="GHEA Grapalat" w:cs="GHEA Grapalat"/>
                <w:sz w:val="18"/>
                <w:szCs w:val="18"/>
              </w:rPr>
            </w:pP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B10547" w:rsidRPr="00B138F3" w:rsidRDefault="00B1054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10547" w:rsidRPr="00B138F3">
        <w:trPr>
          <w:jc w:val="center"/>
        </w:trPr>
        <w:tc>
          <w:tcPr>
            <w:tcW w:w="720" w:type="dxa"/>
            <w:vAlign w:val="center"/>
          </w:tcPr>
          <w:p w:rsidR="00B10547" w:rsidRPr="00B138F3" w:rsidDel="0010680B"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B10547" w:rsidRPr="00B138F3" w:rsidRDefault="00B10547" w:rsidP="00D13026">
            <w:pPr>
              <w:widowControl w:val="0"/>
              <w:spacing w:after="120"/>
              <w:jc w:val="center"/>
              <w:rPr>
                <w:rFonts w:ascii="GHEA Grapalat" w:hAnsi="GHEA Grapalat" w:cs="GHEA Grapalat"/>
                <w:sz w:val="18"/>
                <w:szCs w:val="18"/>
              </w:rPr>
            </w:pP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bl>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29608D" w:rsidRDefault="00B10547" w:rsidP="00C92971">
      <w:pPr>
        <w:widowControl w:val="0"/>
        <w:spacing w:after="160"/>
        <w:ind w:right="565"/>
        <w:rPr>
          <w:rFonts w:ascii="GHEA Grapalat" w:hAnsi="GHEA Grapalat" w:cs="GHEA Grapalat"/>
          <w:b/>
          <w:bCs/>
        </w:rPr>
      </w:pPr>
    </w:p>
    <w:p w:rsidR="00B10547" w:rsidRPr="0029608D" w:rsidRDefault="00B10547" w:rsidP="00C92971">
      <w:pPr>
        <w:widowControl w:val="0"/>
        <w:spacing w:after="160"/>
        <w:ind w:right="565"/>
        <w:rPr>
          <w:rFonts w:ascii="GHEA Grapalat" w:hAnsi="GHEA Grapalat" w:cs="GHEA Grapalat"/>
          <w:b/>
          <w:bCs/>
        </w:rPr>
      </w:pPr>
    </w:p>
    <w:p w:rsidR="00B10547" w:rsidRPr="00B138F3" w:rsidRDefault="00B10547" w:rsidP="00B46D58">
      <w:pPr>
        <w:widowControl w:val="0"/>
        <w:spacing w:after="160"/>
        <w:ind w:left="567" w:right="565"/>
        <w:jc w:val="center"/>
        <w:rPr>
          <w:rFonts w:ascii="GHEA Grapalat" w:hAnsi="GHEA Grapalat" w:cs="GHEA Grapalat"/>
          <w:b/>
          <w:bCs/>
        </w:rPr>
      </w:pPr>
    </w:p>
    <w:p w:rsidR="00B10547" w:rsidRPr="00B138F3" w:rsidRDefault="00B10547"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5.1</w:t>
      </w:r>
    </w:p>
    <w:p w:rsidR="00B10547" w:rsidRPr="00B138F3" w:rsidRDefault="00B10547"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НММЦ-ОКПТ-20/21</w:t>
      </w:r>
    </w:p>
    <w:p w:rsidR="00B10547" w:rsidRPr="00B138F3" w:rsidRDefault="00B10547" w:rsidP="000A214C">
      <w:pPr>
        <w:widowControl w:val="0"/>
        <w:spacing w:after="160"/>
        <w:jc w:val="center"/>
        <w:rPr>
          <w:rFonts w:ascii="GHEA Grapalat" w:hAnsi="GHEA Grapalat" w:cs="GHEA Grapalat"/>
          <w:b/>
          <w:bCs/>
        </w:rPr>
      </w:pPr>
    </w:p>
    <w:p w:rsidR="00B10547" w:rsidRPr="00B138F3" w:rsidRDefault="00B10547"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B10547" w:rsidRPr="00B138F3" w:rsidRDefault="00B10547"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B10547" w:rsidRPr="00B138F3">
        <w:tc>
          <w:tcPr>
            <w:tcW w:w="4786" w:type="dxa"/>
          </w:tcPr>
          <w:p w:rsidR="00B10547" w:rsidRPr="002A59A2" w:rsidRDefault="00B10547" w:rsidP="002A59A2">
            <w:pPr>
              <w:widowControl w:val="0"/>
              <w:spacing w:after="160"/>
              <w:rPr>
                <w:rFonts w:ascii="GHEA Grapalat" w:hAnsi="GHEA Grapalat" w:cs="GHEA Grapalat"/>
                <w:b/>
                <w:bCs/>
                <w:lang w:val="en-US"/>
              </w:rPr>
            </w:pPr>
            <w:r w:rsidRPr="002A59A2">
              <w:rPr>
                <w:rFonts w:ascii="GHEA Grapalat Cyr" w:hAnsi="GHEA Grapalat Cyr" w:cs="GHEA Grapalat Cyr"/>
              </w:rPr>
              <w:t>г. Ереван</w:t>
            </w:r>
          </w:p>
        </w:tc>
        <w:tc>
          <w:tcPr>
            <w:tcW w:w="4500" w:type="dxa"/>
          </w:tcPr>
          <w:p w:rsidR="00B10547" w:rsidRPr="002A59A2" w:rsidRDefault="00B10547" w:rsidP="002A59A2">
            <w:pPr>
              <w:widowControl w:val="0"/>
              <w:spacing w:after="160"/>
              <w:jc w:val="right"/>
              <w:rPr>
                <w:rFonts w:ascii="GHEA Grapalat" w:hAnsi="GHEA Grapalat" w:cs="GHEA Grapalat"/>
                <w:b/>
                <w:bC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r w:rsidRPr="002A59A2">
              <w:rPr>
                <w:rStyle w:val="FootnoteReference"/>
                <w:rFonts w:ascii="GHEA Grapalat" w:hAnsi="GHEA Grapalat" w:cs="GHEA Grapalat"/>
              </w:rPr>
              <w:footnoteReference w:customMarkFollows="1" w:id="12"/>
              <w:t>**</w:t>
            </w:r>
          </w:p>
        </w:tc>
      </w:tr>
    </w:tbl>
    <w:p w:rsidR="00B10547" w:rsidRPr="00B138F3" w:rsidRDefault="00B10547" w:rsidP="000A214C">
      <w:pPr>
        <w:widowControl w:val="0"/>
        <w:spacing w:after="160"/>
        <w:rPr>
          <w:rFonts w:ascii="GHEA Grapalat" w:hAnsi="GHEA Grapalat" w:cs="GHEA Grapalat"/>
          <w:b/>
          <w:bCs/>
        </w:rPr>
      </w:pPr>
    </w:p>
    <w:p w:rsidR="00B10547" w:rsidRPr="00B138F3" w:rsidRDefault="00B10547"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B10547" w:rsidRPr="00B138F3" w:rsidRDefault="00B10547"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B10547" w:rsidRPr="00B138F3" w:rsidRDefault="00B10547"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B10547" w:rsidRPr="00B138F3" w:rsidRDefault="00B10547"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B10547" w:rsidRPr="00B138F3" w:rsidRDefault="00B10547"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10547" w:rsidRPr="00B138F3" w:rsidRDefault="00B10547"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B10547" w:rsidRPr="00C92971" w:rsidRDefault="00B10547"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НММЦ-ОКПТ-20/21</w:t>
      </w:r>
      <w:r w:rsidRPr="00B138F3">
        <w:rPr>
          <w:rFonts w:ascii="GHEA Grapalat" w:hAnsi="GHEA Grapalat" w:cs="GHEA Grapalat"/>
        </w:rPr>
        <w:t>*.</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B10547" w:rsidRPr="00B138F3" w:rsidRDefault="00B10547"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B10547" w:rsidRPr="00B138F3" w:rsidRDefault="00B10547"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B10547" w:rsidRPr="00B138F3"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B10547" w:rsidRPr="00B138F3" w:rsidDel="00A13215" w:rsidRDefault="00B10547"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10547" w:rsidRPr="00B138F3" w:rsidRDefault="00B10547"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10547" w:rsidRPr="00B138F3" w:rsidRDefault="00B10547"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B10547" w:rsidRPr="00B138F3" w:rsidRDefault="00B1054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10547" w:rsidRPr="00B138F3" w:rsidRDefault="00B10547"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B10547" w:rsidRPr="00B138F3" w:rsidRDefault="00B1054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10547" w:rsidRPr="00B138F3" w:rsidRDefault="00B10547"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B10547" w:rsidRPr="00B138F3" w:rsidRDefault="00B1054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10547" w:rsidRPr="00B138F3" w:rsidRDefault="00B10547"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B10547" w:rsidRPr="00B138F3" w:rsidRDefault="00B1054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10547" w:rsidRPr="00B138F3" w:rsidRDefault="00B10547"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B10547" w:rsidRPr="00B138F3" w:rsidRDefault="00B1054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10547" w:rsidRPr="00B138F3" w:rsidRDefault="00B10547"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B10547" w:rsidRPr="00B138F3" w:rsidRDefault="00B10547"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B10547" w:rsidRPr="00B138F3" w:rsidRDefault="00B10547"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B10547" w:rsidRPr="00B138F3" w:rsidRDefault="00B10547"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tbl>
      <w:tblPr>
        <w:tblpPr w:leftFromText="180" w:rightFromText="180" w:vertAnchor="page" w:horzAnchor="margin" w:tblpXSpec="center" w:tblpY="1003"/>
        <w:tblW w:w="10980" w:type="dxa"/>
        <w:tblLook w:val="0000"/>
      </w:tblPr>
      <w:tblGrid>
        <w:gridCol w:w="5616"/>
        <w:gridCol w:w="5364"/>
      </w:tblGrid>
      <w:tr w:rsidR="00B1054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B1054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B10547"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B10547"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B10547"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B10547"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B1054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7.</w:t>
            </w:r>
            <w:r w:rsidRPr="00B138F3">
              <w:rPr>
                <w:rFonts w:ascii="GHEA Grapalat" w:hAnsi="GHEA Grapalat" w:cs="GHEA Grapalat"/>
              </w:rPr>
              <w:tab/>
            </w:r>
            <w:r w:rsidRPr="00B138F3">
              <w:rPr>
                <w:rFonts w:ascii="GHEA Grapalat Cyr" w:hAnsi="GHEA Grapalat Cyr" w:cs="GHEA Grapalat Cyr"/>
              </w:rPr>
              <w:t>УНН плательщика:</w:t>
            </w:r>
          </w:p>
        </w:tc>
      </w:tr>
      <w:tr w:rsidR="00B1054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B1054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B10547"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B10547"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C92971" w:rsidRDefault="00B10547"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B10547"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B10547"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B1054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B1054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15.</w:t>
            </w:r>
            <w:r w:rsidRPr="00B138F3">
              <w:rPr>
                <w:rFonts w:ascii="GHEA Grapalat" w:hAnsi="GHEA Grapalat" w:cs="GHEA Grapalat"/>
              </w:rPr>
              <w:tab/>
            </w:r>
            <w:r w:rsidRPr="00B138F3">
              <w:rPr>
                <w:rFonts w:ascii="GHEA Grapalat Cyr" w:hAnsi="GHEA Grapalat Cyr" w:cs="GHEA Grapalat Cyr"/>
              </w:rPr>
              <w:t>Акцептованная сумма (цифрами и прописью) (предусмотрена для частичного акцепта указанной суммы, который не применяется)</w:t>
            </w:r>
          </w:p>
        </w:tc>
      </w:tr>
      <w:tr w:rsidR="00B1054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B10547"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B10547"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0547"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B10547"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547" w:rsidRPr="00B138F3" w:rsidRDefault="00B10547"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B10547"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10547" w:rsidRPr="00B138F3" w:rsidRDefault="00B10547"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B10547" w:rsidRPr="00B138F3" w:rsidRDefault="00B10547"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B10547" w:rsidRPr="00B138F3" w:rsidRDefault="00B10547"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jc w:val="right"/>
              <w:rPr>
                <w:rFonts w:ascii="GHEA Grapalat" w:hAnsi="GHEA Grapalat" w:cs="GHEA Grapalat"/>
              </w:rPr>
            </w:pPr>
          </w:p>
          <w:p w:rsidR="00B10547" w:rsidRPr="00B138F3" w:rsidRDefault="00B10547"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B10547" w:rsidRPr="00B138F3">
        <w:trPr>
          <w:trHeight w:val="2194"/>
        </w:trPr>
        <w:tc>
          <w:tcPr>
            <w:tcW w:w="5616" w:type="dxa"/>
            <w:tcBorders>
              <w:top w:val="single" w:sz="4" w:space="0" w:color="auto"/>
              <w:left w:val="single" w:sz="4" w:space="0" w:color="auto"/>
              <w:right w:val="single" w:sz="4" w:space="0" w:color="auto"/>
            </w:tcBorders>
            <w:noWrap/>
            <w:vAlign w:val="bottom"/>
          </w:tcPr>
          <w:p w:rsidR="00B10547" w:rsidRPr="00B138F3" w:rsidRDefault="00B10547"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B10547" w:rsidRPr="00B138F3" w:rsidRDefault="00B10547"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jc w:val="right"/>
              <w:rPr>
                <w:rFonts w:ascii="GHEA Grapalat" w:hAnsi="GHEA Grapalat" w:cs="GHEA Grapalat"/>
              </w:rPr>
            </w:pPr>
            <w:r w:rsidRPr="00B138F3">
              <w:rPr>
                <w:rFonts w:ascii="GHEA Grapalat" w:hAnsi="GHEA Grapalat" w:cs="GHEA Grapalat"/>
              </w:rPr>
              <w:t>/____________________/</w:t>
            </w:r>
          </w:p>
          <w:p w:rsidR="00B10547" w:rsidRPr="00B138F3" w:rsidRDefault="00B10547"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B10547" w:rsidRPr="00B138F3" w:rsidRDefault="00B10547" w:rsidP="00D13026">
            <w:pPr>
              <w:widowControl w:val="0"/>
              <w:spacing w:after="160"/>
              <w:rPr>
                <w:rFonts w:ascii="GHEA Grapalat" w:hAnsi="GHEA Grapalat" w:cs="GHEA Grapalat"/>
              </w:rPr>
            </w:pPr>
          </w:p>
        </w:tc>
      </w:tr>
      <w:tr w:rsidR="00B10547"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B10547" w:rsidRPr="00B138F3" w:rsidRDefault="00B10547"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B10547" w:rsidRPr="00B138F3" w:rsidRDefault="00B10547"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B10547" w:rsidRPr="00B138F3" w:rsidRDefault="00B10547" w:rsidP="00D13026">
            <w:pPr>
              <w:widowControl w:val="0"/>
              <w:spacing w:after="160"/>
              <w:rPr>
                <w:rFonts w:ascii="GHEA Grapalat" w:hAnsi="GHEA Grapalat" w:cs="GHEA Grapalat"/>
              </w:rPr>
            </w:pPr>
          </w:p>
          <w:p w:rsidR="00B10547" w:rsidRPr="00B138F3" w:rsidRDefault="00B10547"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B10547" w:rsidRPr="00B138F3" w:rsidRDefault="00B10547" w:rsidP="00BE2572">
      <w:pPr>
        <w:widowControl w:val="0"/>
        <w:spacing w:after="160"/>
        <w:jc w:val="center"/>
        <w:rPr>
          <w:rFonts w:ascii="GHEA Grapalat" w:hAnsi="GHEA Grapalat" w:cs="GHEA Grapalat"/>
        </w:rPr>
      </w:pPr>
    </w:p>
    <w:p w:rsidR="00B10547" w:rsidRPr="00B138F3" w:rsidRDefault="00B10547"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10547" w:rsidRPr="00B138F3" w:rsidRDefault="00B10547" w:rsidP="00BE2572">
      <w:pPr>
        <w:rPr>
          <w:rFonts w:ascii="GHEA Grapalat" w:hAnsi="GHEA Grapalat" w:cs="GHEA Grapalat"/>
        </w:rPr>
      </w:pPr>
      <w:r w:rsidRPr="00B138F3">
        <w:rPr>
          <w:rFonts w:ascii="GHEA Grapalat" w:hAnsi="GHEA Grapalat" w:cs="GHEA Grapalat"/>
        </w:rPr>
        <w:br w:type="page"/>
      </w:r>
    </w:p>
    <w:p w:rsidR="00B10547" w:rsidRPr="00B138F3" w:rsidRDefault="00B10547"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10547" w:rsidRPr="00B138F3">
        <w:trPr>
          <w:tblHeade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B10547" w:rsidRPr="00B138F3" w:rsidRDefault="00B10547"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B10547" w:rsidRPr="00B138F3">
        <w:trPr>
          <w:tblHeade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B10547" w:rsidRPr="00B138F3" w:rsidRDefault="00B1054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B10547" w:rsidRPr="00B138F3" w:rsidRDefault="00B1054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B10547" w:rsidRPr="00B138F3" w:rsidRDefault="00B1054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B10547" w:rsidRPr="00B138F3" w:rsidRDefault="00B10547"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B10547" w:rsidRPr="00B138F3" w:rsidRDefault="00B1054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B10547" w:rsidRPr="00B138F3" w:rsidRDefault="00B1054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w:hAnsi="GHEA Grapalat" w:cs="GHEA Grapalat"/>
                <w:sz w:val="18"/>
                <w:szCs w:val="18"/>
              </w:rPr>
            </w:pP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B10547" w:rsidRPr="00B138F3" w:rsidRDefault="00B10547"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10547" w:rsidRPr="00B138F3">
        <w:trPr>
          <w:jc w:val="center"/>
        </w:trPr>
        <w:tc>
          <w:tcPr>
            <w:tcW w:w="720" w:type="dxa"/>
            <w:vAlign w:val="center"/>
          </w:tcPr>
          <w:p w:rsidR="00B10547" w:rsidRPr="00B138F3" w:rsidDel="0010680B"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B10547" w:rsidRPr="00B138F3" w:rsidRDefault="00B10547" w:rsidP="00D13026">
            <w:pPr>
              <w:widowControl w:val="0"/>
              <w:spacing w:after="120"/>
              <w:jc w:val="center"/>
              <w:rPr>
                <w:rFonts w:ascii="GHEA Grapalat" w:hAnsi="GHEA Grapalat" w:cs="GHEA Grapalat"/>
                <w:sz w:val="18"/>
                <w:szCs w:val="18"/>
              </w:rPr>
            </w:pP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r w:rsidR="00B10547" w:rsidRPr="00B138F3">
        <w:trPr>
          <w:jc w:val="center"/>
        </w:trPr>
        <w:tc>
          <w:tcPr>
            <w:tcW w:w="720" w:type="dxa"/>
            <w:vAlign w:val="center"/>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B10547" w:rsidRPr="00B138F3" w:rsidRDefault="00B10547"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10547" w:rsidRPr="00B138F3" w:rsidRDefault="00B10547" w:rsidP="00D13026">
            <w:pPr>
              <w:widowControl w:val="0"/>
              <w:spacing w:after="120"/>
              <w:jc w:val="center"/>
              <w:rPr>
                <w:rFonts w:ascii="GHEA Grapalat" w:hAnsi="GHEA Grapalat" w:cs="GHEA Grapalat"/>
                <w:sz w:val="18"/>
                <w:szCs w:val="18"/>
              </w:rPr>
            </w:pPr>
          </w:p>
        </w:tc>
      </w:tr>
    </w:tbl>
    <w:p w:rsidR="00B10547" w:rsidRPr="00B138F3" w:rsidRDefault="00B10547" w:rsidP="00BE2572">
      <w:pPr>
        <w:widowControl w:val="0"/>
        <w:spacing w:after="160"/>
        <w:ind w:left="567" w:right="565"/>
        <w:jc w:val="center"/>
        <w:rPr>
          <w:rFonts w:ascii="GHEA Grapalat" w:hAnsi="GHEA Grapalat" w:cs="GHEA Grapalat"/>
          <w:b/>
          <w:bCs/>
        </w:rPr>
      </w:pPr>
    </w:p>
    <w:p w:rsidR="00B10547" w:rsidRPr="00B138F3" w:rsidRDefault="00B10547" w:rsidP="00BE2572">
      <w:pPr>
        <w:widowControl w:val="0"/>
        <w:spacing w:after="160"/>
        <w:ind w:left="567" w:right="565"/>
        <w:jc w:val="center"/>
        <w:rPr>
          <w:rFonts w:ascii="GHEA Grapalat" w:hAnsi="GHEA Grapalat" w:cs="GHEA Grapalat"/>
          <w:b/>
          <w:bCs/>
        </w:rPr>
      </w:pPr>
    </w:p>
    <w:p w:rsidR="00B10547" w:rsidRPr="00B138F3" w:rsidRDefault="00B10547" w:rsidP="00BE2572">
      <w:pPr>
        <w:widowControl w:val="0"/>
        <w:spacing w:after="160"/>
        <w:ind w:left="567" w:right="565"/>
        <w:jc w:val="center"/>
        <w:rPr>
          <w:rFonts w:ascii="GHEA Grapalat" w:hAnsi="GHEA Grapalat" w:cs="GHEA Grapalat"/>
          <w:b/>
          <w:bCs/>
        </w:rPr>
      </w:pPr>
    </w:p>
    <w:p w:rsidR="00B10547" w:rsidRPr="00B138F3" w:rsidRDefault="00B10547" w:rsidP="00BE2572">
      <w:pPr>
        <w:widowControl w:val="0"/>
        <w:spacing w:after="160"/>
        <w:ind w:left="567" w:right="565"/>
        <w:jc w:val="center"/>
        <w:rPr>
          <w:rFonts w:ascii="GHEA Grapalat" w:hAnsi="GHEA Grapalat" w:cs="GHEA Grapalat"/>
          <w:b/>
          <w:bCs/>
        </w:rPr>
      </w:pPr>
    </w:p>
    <w:p w:rsidR="00B10547" w:rsidRPr="0029608D" w:rsidRDefault="00B10547" w:rsidP="00641FDD">
      <w:pPr>
        <w:widowControl w:val="0"/>
        <w:spacing w:after="160"/>
        <w:jc w:val="both"/>
        <w:rPr>
          <w:rFonts w:ascii="GHEA Grapalat" w:hAnsi="GHEA Grapalat" w:cs="GHEA Grapalat"/>
        </w:rPr>
      </w:pPr>
    </w:p>
    <w:p w:rsidR="00B10547" w:rsidRPr="00333266" w:rsidRDefault="00B10547" w:rsidP="00333266">
      <w:pPr>
        <w:pStyle w:val="BodyTextIndent3"/>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t>Приложение № 6</w:t>
      </w:r>
    </w:p>
    <w:p w:rsidR="00B10547" w:rsidRPr="00333266" w:rsidRDefault="00B10547"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НММЦ-ОКПТ-20/21</w:t>
      </w:r>
    </w:p>
    <w:p w:rsidR="00B10547" w:rsidRPr="00B138F3" w:rsidRDefault="00B10547" w:rsidP="00B46D58">
      <w:pPr>
        <w:pStyle w:val="BodyTextIndent3"/>
        <w:widowControl w:val="0"/>
        <w:spacing w:after="160" w:line="240" w:lineRule="auto"/>
        <w:jc w:val="right"/>
        <w:rPr>
          <w:rFonts w:ascii="GHEA Grapalat" w:hAnsi="GHEA Grapalat" w:cs="GHEA Grapalat"/>
          <w:b/>
          <w:bCs/>
          <w:sz w:val="24"/>
          <w:szCs w:val="24"/>
        </w:rPr>
      </w:pPr>
    </w:p>
    <w:p w:rsidR="00B10547" w:rsidRPr="00B138F3" w:rsidRDefault="00B10547" w:rsidP="00B46D58">
      <w:pPr>
        <w:widowControl w:val="0"/>
        <w:spacing w:after="160"/>
        <w:ind w:left="-142" w:firstLine="142"/>
        <w:jc w:val="center"/>
        <w:rPr>
          <w:rFonts w:ascii="GHEA Grapalat" w:hAnsi="GHEA Grapalat" w:cs="GHEA Grapalat"/>
          <w:i/>
          <w:iCs/>
        </w:rPr>
      </w:pPr>
    </w:p>
    <w:p w:rsidR="00B10547" w:rsidRPr="00B138F3" w:rsidRDefault="00B10547"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ДОГОВОР </w:t>
      </w:r>
    </w:p>
    <w:p w:rsidR="00B10547" w:rsidRPr="00B138F3" w:rsidRDefault="00B10547"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B10547" w:rsidRPr="0029608D" w:rsidRDefault="00B10547"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НММЦ-ОКПТ-20/21</w:t>
      </w:r>
    </w:p>
    <w:tbl>
      <w:tblPr>
        <w:tblW w:w="0" w:type="auto"/>
        <w:tblInd w:w="-106" w:type="dxa"/>
        <w:tblLook w:val="00A0"/>
      </w:tblPr>
      <w:tblGrid>
        <w:gridCol w:w="4643"/>
        <w:gridCol w:w="4643"/>
      </w:tblGrid>
      <w:tr w:rsidR="00B10547" w:rsidRPr="00B138F3">
        <w:tc>
          <w:tcPr>
            <w:tcW w:w="4643" w:type="dxa"/>
          </w:tcPr>
          <w:p w:rsidR="00B10547" w:rsidRPr="002A59A2" w:rsidRDefault="00B10547" w:rsidP="002A59A2">
            <w:pPr>
              <w:widowControl w:val="0"/>
              <w:spacing w:after="160"/>
              <w:rPr>
                <w:rFonts w:ascii="GHEA Grapalat" w:hAnsi="GHEA Grapalat" w:cs="GHEA Grapalat"/>
                <w:lang w:val="en-US"/>
              </w:rPr>
            </w:pPr>
            <w:r w:rsidRPr="002A59A2">
              <w:rPr>
                <w:rFonts w:ascii="GHEA Grapalat Cyr" w:hAnsi="GHEA Grapalat Cyr" w:cs="GHEA Grapalat Cyr"/>
              </w:rPr>
              <w:tab/>
              <w:t>Г</w:t>
            </w:r>
            <w:r w:rsidRPr="002A59A2">
              <w:rPr>
                <w:rFonts w:ascii="GHEA Grapalat Cyr" w:hAnsi="GHEA Grapalat Cyr" w:cs="GHEA Grapalat Cyr"/>
                <w:lang w:val="en-US"/>
              </w:rPr>
              <w:t>. Ереван</w:t>
            </w:r>
          </w:p>
        </w:tc>
        <w:tc>
          <w:tcPr>
            <w:tcW w:w="4643" w:type="dxa"/>
          </w:tcPr>
          <w:p w:rsidR="00B10547" w:rsidRPr="002A59A2" w:rsidRDefault="00B10547" w:rsidP="002A59A2">
            <w:pPr>
              <w:widowControl w:val="0"/>
              <w:spacing w:after="160"/>
              <w:jc w:val="right"/>
              <w:rPr>
                <w:rFonts w:ascii="GHEA Grapalat" w:hAnsi="GHEA Grapalat" w:cs="GHEA Grapalat"/>
                <w:lang w:val="en-U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t xml:space="preserve"> </w:t>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p>
        </w:tc>
      </w:tr>
    </w:tbl>
    <w:p w:rsidR="00B10547" w:rsidRPr="00B138F3" w:rsidRDefault="00B10547" w:rsidP="00B46D58">
      <w:pPr>
        <w:widowControl w:val="0"/>
        <w:tabs>
          <w:tab w:val="left" w:pos="720"/>
          <w:tab w:val="left" w:pos="1440"/>
          <w:tab w:val="left" w:pos="8865"/>
        </w:tabs>
        <w:spacing w:after="160"/>
        <w:jc w:val="center"/>
        <w:rPr>
          <w:rFonts w:ascii="GHEA Grapalat" w:hAnsi="GHEA Grapalat" w:cs="GHEA Grapalat"/>
        </w:rPr>
      </w:pPr>
    </w:p>
    <w:p w:rsidR="00B10547" w:rsidRPr="00B138F3" w:rsidRDefault="00B10547" w:rsidP="00B46D58">
      <w:pPr>
        <w:widowControl w:val="0"/>
        <w:spacing w:after="160"/>
        <w:jc w:val="both"/>
        <w:rPr>
          <w:rFonts w:ascii="GHEA Grapalat Cyr" w:hAnsi="GHEA Grapalat Cyr" w:cs="GHEA Grapalat Cyr"/>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10547" w:rsidRPr="00B138F3" w:rsidRDefault="00B10547" w:rsidP="00B46D58">
      <w:pPr>
        <w:widowControl w:val="0"/>
        <w:spacing w:after="160"/>
        <w:ind w:firstLine="709"/>
        <w:jc w:val="both"/>
        <w:rPr>
          <w:rFonts w:ascii="GHEA Grapalat" w:hAnsi="GHEA Grapalat" w:cs="GHEA Grapalat"/>
          <w:b/>
          <w:bCs/>
        </w:rPr>
      </w:pPr>
    </w:p>
    <w:p w:rsidR="00B10547" w:rsidRPr="00B138F3" w:rsidRDefault="00B10547"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B10547" w:rsidRPr="00B138F3" w:rsidRDefault="00B10547"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10547" w:rsidRPr="00B138F3" w:rsidRDefault="00B10547" w:rsidP="00B46D58">
      <w:pPr>
        <w:widowControl w:val="0"/>
        <w:spacing w:after="160"/>
        <w:ind w:firstLine="709"/>
        <w:jc w:val="both"/>
        <w:rPr>
          <w:rFonts w:ascii="GHEA Grapalat" w:hAnsi="GHEA Grapalat" w:cs="GHEA Grapalat"/>
        </w:rPr>
      </w:pPr>
    </w:p>
    <w:p w:rsidR="00B10547" w:rsidRPr="00B138F3" w:rsidRDefault="00B1054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2.ПРАВА И ОБЯЗАННОСТИ СТОРОН</w:t>
      </w:r>
    </w:p>
    <w:p w:rsidR="00B10547" w:rsidRPr="00B138F3" w:rsidRDefault="00B10547"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2.1.</w:t>
      </w:r>
      <w:r w:rsidRPr="00B138F3">
        <w:rPr>
          <w:rFonts w:ascii="GHEA Grapalat Cyr" w:hAnsi="GHEA Grapalat Cyr" w:cs="GHEA Grapalat Cyr"/>
          <w:b/>
          <w:bCs/>
        </w:rPr>
        <w:tab/>
        <w:t>Покупатель имеет право:</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2.1.1.</w:t>
      </w:r>
      <w:r w:rsidRPr="00B138F3">
        <w:rPr>
          <w:rFonts w:ascii="GHEA Grapalat Cyr" w:hAnsi="GHEA Grapalat Cyr" w:cs="GHEA Grapalat Cyr"/>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2.1.2.</w:t>
      </w:r>
      <w:r w:rsidRPr="00B138F3">
        <w:rPr>
          <w:rFonts w:ascii="GHEA Grapalat Cyr" w:hAnsi="GHEA Grapalat Cyr" w:cs="GHEA Grapalat Cyr"/>
        </w:rPr>
        <w:tab/>
        <w:t xml:space="preserve">Если передан товар ненадлежащего качества, не соответствующий предусмотренной договором технической характеристике: </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возмещения расходов, произведенных им по причине ненадлежащего качества товара;</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отказываться от исполнения договора и требовать возврата уплаченной за товар суммы.</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2.1.3.</w:t>
      </w:r>
      <w:r w:rsidRPr="00B138F3">
        <w:rPr>
          <w:rFonts w:ascii="GHEA Grapalat Cyr" w:hAnsi="GHEA Grapalat Cyr" w:cs="GHEA Grapalat Cyr"/>
        </w:rPr>
        <w:tab/>
        <w:t xml:space="preserve">Если передан товар в количестве меньше оговоренного в договоре, то: </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восполнения недопереданного количества товара;</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2.1.4.</w:t>
      </w:r>
      <w:r w:rsidRPr="00B138F3">
        <w:rPr>
          <w:rFonts w:ascii="GHEA Grapalat Cyr" w:hAnsi="GHEA Grapalat Cyr" w:cs="GHEA Grapalat Cyr"/>
        </w:rPr>
        <w:tab/>
        <w:t>Если передан товар с нарушением условия его вида, по своему усмотрению:</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принимать товар, соответствующий условию относительно его вида, и отказываться от остальных товаров;</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отказываться от всех переданных товаров и требовать уплаты пени, предусмотренной пунктом 6.2 договора; </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2.1.5.</w:t>
      </w:r>
      <w:r w:rsidRPr="00B138F3">
        <w:rPr>
          <w:rFonts w:ascii="GHEA Grapalat Cyr" w:hAnsi="GHEA Grapalat Cyr" w:cs="GHEA Grapalat Cyr"/>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2.1.6.</w:t>
      </w:r>
      <w:r w:rsidRPr="00B138F3">
        <w:rPr>
          <w:rFonts w:ascii="GHEA Grapalat Cyr" w:hAnsi="GHEA Grapalat Cyr" w:cs="GHEA Grapalat Cyr"/>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w:t>
      </w:r>
      <w:r w:rsidRPr="00B138F3">
        <w:rPr>
          <w:rFonts w:ascii="GHEA Grapalat Cyr" w:hAnsi="GHEA Grapalat Cyr" w:cs="GHEA Grapalat Cyr"/>
        </w:rPr>
        <w:tab/>
        <w:t>В одностороннем порядке расторгать договор (полностью или частично), если Продавец существенным образом нарушил договор;</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2.1.7.1.</w:t>
      </w:r>
      <w:r w:rsidRPr="00B138F3">
        <w:rPr>
          <w:rFonts w:ascii="GHEA Grapalat Cyr" w:hAnsi="GHEA Grapalat Cyr" w:cs="GHEA Grapalat Cyr"/>
        </w:rPr>
        <w:tab/>
        <w:t>Нарушение договора Продавцом считается существенным, если:</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был поставлен товар ненадлежащего качества, который не может быть заменен в приемлемый для Покупателя срок;</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2.1.8.</w:t>
      </w:r>
      <w:r w:rsidRPr="00B138F3">
        <w:rPr>
          <w:rFonts w:ascii="GHEA Grapalat Cyr" w:hAnsi="GHEA Grapalat Cyr" w:cs="GHEA Grapalat Cyr"/>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B10547" w:rsidRPr="00B138F3" w:rsidRDefault="00B10547"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2.2.</w:t>
      </w:r>
      <w:r w:rsidRPr="00B138F3">
        <w:rPr>
          <w:rFonts w:ascii="GHEA Grapalat Cyr" w:hAnsi="GHEA Grapalat Cyr" w:cs="GHEA Grapalat Cyr"/>
          <w:b/>
          <w:bCs/>
        </w:rPr>
        <w:tab/>
        <w:t>Покупатель обязан:</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2.2.2.</w:t>
      </w:r>
      <w:r w:rsidRPr="00B138F3">
        <w:rPr>
          <w:rFonts w:ascii="GHEA Grapalat Cyr" w:hAnsi="GHEA Grapalat Cyr" w:cs="GHEA Grapalat Cyr"/>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2.2.3.</w:t>
      </w:r>
      <w:r w:rsidRPr="00B138F3">
        <w:rPr>
          <w:rFonts w:ascii="GHEA Grapalat Cyr" w:hAnsi="GHEA Grapalat Cyr" w:cs="GHEA Grapalat Cyr"/>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w:t>
      </w:r>
      <w:r w:rsidRPr="00B138F3">
        <w:rPr>
          <w:rFonts w:ascii="GHEA Grapalat Cyr" w:hAnsi="GHEA Grapalat Cyr" w:cs="GHEA Grapalat Cyr"/>
        </w:rPr>
        <w:t>.2.4.</w:t>
      </w:r>
      <w:r w:rsidRPr="00B138F3">
        <w:rPr>
          <w:rFonts w:ascii="GHEA Grapalat Cyr" w:hAnsi="GHEA Grapalat Cyr" w:cs="GHEA Grapalat Cyr"/>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2.2.5.</w:t>
      </w:r>
      <w:r w:rsidRPr="00B138F3">
        <w:rPr>
          <w:rFonts w:ascii="GHEA Grapalat Cyr" w:hAnsi="GHEA Grapalat Cyr" w:cs="GHEA Grapalat Cyr"/>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10547" w:rsidRPr="00B138F3" w:rsidRDefault="00B10547" w:rsidP="00B46D58">
      <w:pPr>
        <w:widowControl w:val="0"/>
        <w:tabs>
          <w:tab w:val="left" w:pos="1276"/>
        </w:tabs>
        <w:spacing w:after="160"/>
        <w:ind w:firstLine="567"/>
        <w:jc w:val="both"/>
        <w:rPr>
          <w:rFonts w:ascii="GHEA Grapalat Cyr" w:hAnsi="GHEA Grapalat Cyr" w:cs="GHEA Grapalat Cyr"/>
          <w:b/>
          <w:bCs/>
        </w:rPr>
      </w:pPr>
      <w:r w:rsidRPr="00B138F3">
        <w:rPr>
          <w:rFonts w:ascii="GHEA Grapalat Cyr" w:hAnsi="GHEA Grapalat Cyr" w:cs="GHEA Grapalat Cyr"/>
          <w:b/>
          <w:bCs/>
        </w:rPr>
        <w:t>2.3.</w:t>
      </w:r>
      <w:r w:rsidRPr="00B138F3">
        <w:rPr>
          <w:rFonts w:ascii="GHEA Grapalat Cyr" w:hAnsi="GHEA Grapalat Cyr" w:cs="GHEA Grapalat Cyr"/>
          <w:b/>
          <w:bCs/>
        </w:rPr>
        <w:tab/>
        <w:t>Продавец имеет право:</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2.3.1.</w:t>
      </w:r>
      <w:r w:rsidRPr="00B138F3">
        <w:rPr>
          <w:rFonts w:ascii="GHEA Grapalat Cyr" w:hAnsi="GHEA Grapalat Cyr" w:cs="GHEA Grapalat Cyr"/>
        </w:rPr>
        <w:tab/>
        <w:t xml:space="preserve">Требовать у Покупателя принимать товар, поставленный в предусмотренные договором порядке, объемах, сроки и по адресу. </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2.3.2.</w:t>
      </w:r>
      <w:r w:rsidRPr="00B138F3">
        <w:rPr>
          <w:rFonts w:ascii="GHEA Grapalat Cyr" w:hAnsi="GHEA Grapalat Cyr" w:cs="GHEA Grapalat Cyr"/>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2.3.3.</w:t>
      </w:r>
      <w:r w:rsidRPr="00B138F3">
        <w:rPr>
          <w:rFonts w:ascii="GHEA Grapalat Cyr" w:hAnsi="GHEA Grapalat Cyr" w:cs="GHEA Grapalat Cyr"/>
        </w:rPr>
        <w:tab/>
        <w:t>В одностороннем порядке расторгать договор (полностью или частично), если Покупатель существенным образом нарушил договор.</w:t>
      </w:r>
    </w:p>
    <w:p w:rsidR="00B10547" w:rsidRPr="00B138F3" w:rsidRDefault="00B10547" w:rsidP="00B46D58">
      <w:pPr>
        <w:widowControl w:val="0"/>
        <w:tabs>
          <w:tab w:val="left" w:pos="1560"/>
        </w:tabs>
        <w:spacing w:after="160"/>
        <w:ind w:firstLine="567"/>
        <w:jc w:val="both"/>
        <w:rPr>
          <w:rFonts w:ascii="GHEA Grapalat Cyr" w:hAnsi="GHEA Grapalat Cyr" w:cs="GHEA Grapalat Cyr"/>
        </w:rPr>
      </w:pPr>
      <w:r w:rsidRPr="00B138F3">
        <w:rPr>
          <w:rFonts w:ascii="GHEA Grapalat Cyr" w:hAnsi="GHEA Grapalat Cyr" w:cs="GHEA Grapalat Cyr"/>
        </w:rPr>
        <w:t>2.3.3.1.</w:t>
      </w:r>
      <w:r w:rsidRPr="00B138F3">
        <w:rPr>
          <w:rFonts w:ascii="GHEA Grapalat Cyr" w:hAnsi="GHEA Grapalat Cyr" w:cs="GHEA Grapalat Cyr"/>
        </w:rPr>
        <w:tab/>
        <w:t>Нарушение договора Покупателем считается существенным, если сроки оплаты товара нарушены неоднократно.</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2.3.4.</w:t>
      </w:r>
      <w:r w:rsidRPr="00B138F3">
        <w:rPr>
          <w:rFonts w:ascii="GHEA Grapalat Cyr" w:hAnsi="GHEA Grapalat Cyr" w:cs="GHEA Grapalat Cyr"/>
        </w:rPr>
        <w:tab/>
        <w:t>Досрочно поставлять товар с согласия Покупателя.</w:t>
      </w:r>
    </w:p>
    <w:p w:rsidR="00B10547" w:rsidRPr="00B138F3" w:rsidRDefault="00B10547"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2.4.</w:t>
      </w:r>
      <w:r w:rsidRPr="00B138F3">
        <w:rPr>
          <w:rFonts w:ascii="GHEA Grapalat Cyr" w:hAnsi="GHEA Grapalat Cyr" w:cs="GHEA Grapalat Cyr"/>
          <w:b/>
          <w:bCs/>
        </w:rPr>
        <w:tab/>
        <w:t>Продавец обязан:</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w:t>
      </w:r>
      <w:r w:rsidRPr="00B138F3">
        <w:rPr>
          <w:rFonts w:ascii="GHEA Grapalat Cyr" w:hAnsi="GHEA Grapalat Cyr" w:cs="GHEA Grapalat Cyr"/>
        </w:rPr>
        <w:tab/>
        <w:t>Передавать товар Покупателю в порядке, объемах, сроки и по адресу, предусмотренные договором.</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2.4.2.</w:t>
      </w:r>
      <w:r w:rsidRPr="00B138F3">
        <w:rPr>
          <w:rFonts w:ascii="GHEA Grapalat Cyr" w:hAnsi="GHEA Grapalat Cyr" w:cs="GHEA Grapalat Cyr"/>
        </w:rPr>
        <w:tab/>
        <w:t>Обеспечивать поставку товара в соответствии с подпунктом б) пункта 2.1.2 и (или) пунктом 2.1.5 договора в установленные Покупателем сроки.</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2.4.3.</w:t>
      </w:r>
      <w:r w:rsidRPr="00B138F3">
        <w:rPr>
          <w:rFonts w:ascii="GHEA Grapalat Cyr" w:hAnsi="GHEA Grapalat Cyr" w:cs="GHEA Grapalat Cyr"/>
        </w:rPr>
        <w:tab/>
        <w:t>Передавать Покупателю товар, свободный от прав третьих лиц.</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2.4.5.</w:t>
      </w:r>
      <w:r w:rsidRPr="00B138F3">
        <w:rPr>
          <w:rFonts w:ascii="GHEA Grapalat Cyr" w:hAnsi="GHEA Grapalat Cyr" w:cs="GHEA Grapalat Cyr"/>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2.4.6.</w:t>
      </w:r>
      <w:r w:rsidRPr="00B138F3">
        <w:rPr>
          <w:rFonts w:ascii="GHEA Grapalat Cyr" w:hAnsi="GHEA Grapalat Cyr" w:cs="GHEA Grapalat Cyr"/>
        </w:rPr>
        <w:tab/>
        <w:t>В случае допущения недопоставки, в установленном договором порядке восполнять недопоставку.</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2.4.7.</w:t>
      </w:r>
      <w:r w:rsidRPr="00B138F3">
        <w:rPr>
          <w:rFonts w:ascii="GHEA Grapalat Cyr" w:hAnsi="GHEA Grapalat Cyr" w:cs="GHEA Grapalat Cyr"/>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2.4.8.</w:t>
      </w:r>
      <w:r w:rsidRPr="00B138F3">
        <w:rPr>
          <w:rFonts w:ascii="GHEA Grapalat Cyr" w:hAnsi="GHEA Grapalat Cyr" w:cs="GHEA Grapalat Cyr"/>
        </w:rPr>
        <w:tab/>
        <w:t>В предусмотренных договором случаях уплачивать предусмотренные пунктами 6.2 и 6.3 договора пеню и штраф.</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2.4.9.</w:t>
      </w:r>
      <w:r w:rsidRPr="00B138F3">
        <w:rPr>
          <w:rFonts w:ascii="GHEA Grapalat Cyr" w:hAnsi="GHEA Grapalat Cyr" w:cs="GHEA Grapalat Cyr"/>
        </w:rPr>
        <w:tab/>
        <w:t>Передавать Покупателю принадлежности товара и соответствующие документы.</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2.4.10.</w:t>
      </w:r>
      <w:r w:rsidRPr="00B138F3">
        <w:rPr>
          <w:rFonts w:ascii="GHEA Grapalat Cyr" w:hAnsi="GHEA Grapalat Cyr" w:cs="GHEA Grapalat Cyr"/>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10547" w:rsidRPr="00B138F3" w:rsidRDefault="00B10547" w:rsidP="00011CB9">
      <w:pPr>
        <w:widowControl w:val="0"/>
        <w:tabs>
          <w:tab w:val="left" w:pos="1418"/>
        </w:tabs>
        <w:spacing w:after="160"/>
        <w:ind w:firstLine="567"/>
        <w:jc w:val="both"/>
        <w:rPr>
          <w:rFonts w:ascii="GHEA Grapalat Cyr" w:hAnsi="GHEA Grapalat Cyr" w:cs="GHEA Grapalat Cyr"/>
        </w:rPr>
      </w:pPr>
      <w:r w:rsidRPr="00B138F3">
        <w:rPr>
          <w:rFonts w:ascii="GHEA Grapalat Cyr" w:hAnsi="GHEA Grapalat Cyr" w:cs="GHEA Grapalat Cyr"/>
        </w:rPr>
        <w:t>2.4.11.</w:t>
      </w:r>
      <w:r w:rsidRPr="00B138F3">
        <w:rPr>
          <w:rFonts w:ascii="GHEA Grapalat Cyr" w:hAnsi="GHEA Grapalat Cyr" w:cs="GHEA Grapalat Cyr"/>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10547" w:rsidRPr="00B138F3" w:rsidRDefault="00B1054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3. ЦЕНА ДОГОВОРА И ПОРЯДОК ОПЛАТЫ</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3.1.</w:t>
      </w:r>
      <w:r w:rsidRPr="00B138F3">
        <w:rPr>
          <w:rFonts w:ascii="GHEA Grapalat Cyr" w:hAnsi="GHEA Grapalat Cyr" w:cs="GHEA Grapalat Cyr"/>
        </w:rPr>
        <w:tab/>
        <w:t>Цена договора составляет _____________________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10547" w:rsidRPr="00B138F3" w:rsidRDefault="00B10547"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3.3.</w:t>
      </w:r>
      <w:r w:rsidRPr="00B138F3">
        <w:rPr>
          <w:rFonts w:ascii="GHEA Grapalat Cyr" w:hAnsi="GHEA Grapalat Cyr" w:cs="GHEA Grapalat Cyr"/>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Cyr" w:hAnsi="GHEA Grapalat Cyr" w:cs="GHEA Grapalat Cyr"/>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Cyr" w:hAnsi="GHEA Grapalat Cyr" w:cs="GHEA Grapalat Cyr"/>
        </w:rPr>
        <w:t xml:space="preserve">не позднее чем до 30 декабря данного года. </w:t>
      </w:r>
    </w:p>
    <w:p w:rsidR="00B10547" w:rsidRPr="00B138F3" w:rsidRDefault="00B10547" w:rsidP="00B46D58">
      <w:pPr>
        <w:widowControl w:val="0"/>
        <w:spacing w:after="160"/>
        <w:ind w:firstLine="720"/>
        <w:jc w:val="both"/>
        <w:rPr>
          <w:rFonts w:ascii="GHEA Grapalat" w:hAnsi="GHEA Grapalat" w:cs="GHEA Grapalat"/>
          <w:i/>
          <w:iCs/>
          <w:u w:val="single"/>
          <w:lang w:val="hy-AM"/>
        </w:rPr>
      </w:pPr>
    </w:p>
    <w:p w:rsidR="00B10547" w:rsidRPr="00B138F3" w:rsidRDefault="00B1054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4. КАЧЕСТВО И ГАРАНТИЯ ТОВАРА</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4.1.</w:t>
      </w:r>
      <w:r w:rsidRPr="00B138F3">
        <w:rPr>
          <w:rFonts w:ascii="GHEA Grapalat Cyr" w:hAnsi="GHEA Grapalat Cyr" w:cs="GHEA Grapalat Cyr"/>
        </w:rPr>
        <w:tab/>
        <w:t>Продавец гарантирует соответствие качества поставленного товара требованиям государственного стандарта.</w:t>
      </w:r>
    </w:p>
    <w:p w:rsidR="00B10547" w:rsidRPr="00B138F3" w:rsidRDefault="00B1054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5. ПЕРЕДАЧА И ПРИЕМ ТОВАРА</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5.1.</w:t>
      </w:r>
      <w:r w:rsidRPr="00B138F3">
        <w:rPr>
          <w:rFonts w:ascii="GHEA Grapalat Cyr" w:hAnsi="GHEA Grapalat Cyr" w:cs="GHEA Grapalat Cyr"/>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10547" w:rsidRDefault="00B10547"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10547" w:rsidRDefault="00B10547"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10547" w:rsidRDefault="00B10547"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B10547" w:rsidRDefault="00B10547"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B10547" w:rsidRDefault="00B10547" w:rsidP="00371CF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10547" w:rsidRDefault="00B10547"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10547" w:rsidRDefault="00B10547" w:rsidP="00B46D58">
      <w:pPr>
        <w:widowControl w:val="0"/>
        <w:tabs>
          <w:tab w:val="left" w:pos="1134"/>
        </w:tabs>
        <w:spacing w:after="160"/>
        <w:ind w:firstLine="567"/>
        <w:jc w:val="both"/>
        <w:rPr>
          <w:rFonts w:ascii="GHEA Grapalat" w:hAnsi="GHEA Grapalat" w:cs="GHEA Grapalat"/>
        </w:rPr>
      </w:pPr>
    </w:p>
    <w:p w:rsidR="00B10547" w:rsidRPr="00B138F3" w:rsidRDefault="00B1054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6. ОТВЕТСТВЕННОСТЬ СТОРОН</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6.1.</w:t>
      </w:r>
      <w:r w:rsidRPr="00B138F3">
        <w:rPr>
          <w:rFonts w:ascii="GHEA Grapalat Cyr" w:hAnsi="GHEA Grapalat Cyr" w:cs="GHEA Grapalat Cyr"/>
        </w:rPr>
        <w:tab/>
        <w:t>Продавец несет ответственность за качество переданного товара и соблюдение предусмотренных договором сроков поставки.</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6.3.</w:t>
      </w:r>
      <w:r w:rsidRPr="00B138F3">
        <w:rPr>
          <w:rFonts w:ascii="GHEA Grapalat Cyr" w:hAnsi="GHEA Grapalat Cyr" w:cs="GHEA Grapalat Cyr"/>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1.1.</w:t>
      </w:r>
      <w:r w:rsidRPr="00B138F3">
        <w:rPr>
          <w:rFonts w:ascii="GHEA Grapalat Cyr" w:hAnsi="GHEA Grapalat Cyr" w:cs="GHEA Grapalat Cyr"/>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Cyr" w:hAnsi="GHEA Grapalat Cyr" w:cs="GHEA Grapalat Cyr"/>
        </w:rPr>
        <w:t>.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6.4.</w:t>
      </w:r>
      <w:r w:rsidRPr="00B138F3">
        <w:rPr>
          <w:rFonts w:ascii="GHEA Grapalat Cyr" w:hAnsi="GHEA Grapalat Cyr" w:cs="GHEA Grapalat Cyr"/>
        </w:rPr>
        <w:tab/>
        <w:t>Предусмотренные пунктами 6.2 и 6.3 договора пеня и штраф исчисляются и зачитываются вместе с суммами, подлежащими уплате Продавцу.</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6.5.</w:t>
      </w:r>
      <w:r w:rsidRPr="00B138F3">
        <w:rPr>
          <w:rFonts w:ascii="GHEA Grapalat Cyr" w:hAnsi="GHEA Grapalat Cyr" w:cs="GHEA Grapalat Cyr"/>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6.6.</w:t>
      </w:r>
      <w:r w:rsidRPr="00B138F3">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6.7.</w:t>
      </w:r>
      <w:r w:rsidRPr="00B138F3">
        <w:rPr>
          <w:rFonts w:ascii="GHEA Grapalat Cyr" w:hAnsi="GHEA Grapalat Cyr" w:cs="GHEA Grapalat Cyr"/>
        </w:rPr>
        <w:tab/>
        <w:t>Уплата пеней и (или) штрафов не освобождает стороны от полного исполнения своих договорных обязательств.</w:t>
      </w:r>
    </w:p>
    <w:p w:rsidR="00B10547" w:rsidRPr="00B138F3" w:rsidRDefault="00B10547" w:rsidP="00B46D58">
      <w:pPr>
        <w:rPr>
          <w:rFonts w:ascii="GHEA Grapalat" w:hAnsi="GHEA Grapalat" w:cs="GHEA Grapalat"/>
          <w:lang w:val="hy-AM"/>
        </w:rPr>
      </w:pPr>
    </w:p>
    <w:p w:rsidR="00B10547" w:rsidRPr="00B138F3" w:rsidRDefault="00B1054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7. ДЕЙСТВИЕ НЕПРЕОДОЛИМОЙ СИЛЫ (ФОРС-МАЖОР)</w:t>
      </w:r>
    </w:p>
    <w:p w:rsidR="00B10547" w:rsidRPr="00B138F3" w:rsidRDefault="00B10547"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10547" w:rsidRPr="00B138F3" w:rsidRDefault="00B10547" w:rsidP="00B46D58">
      <w:pPr>
        <w:widowControl w:val="0"/>
        <w:spacing w:after="160"/>
        <w:jc w:val="center"/>
        <w:rPr>
          <w:rFonts w:ascii="GHEA Grapalat" w:hAnsi="GHEA Grapalat" w:cs="GHEA Grapalat"/>
          <w:lang w:val="hy-AM"/>
        </w:rPr>
      </w:pPr>
    </w:p>
    <w:p w:rsidR="00B10547" w:rsidRPr="00B138F3" w:rsidRDefault="00B1054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8. ИНЫЕ УСЛОВИЯ</w:t>
      </w:r>
    </w:p>
    <w:p w:rsidR="00B10547" w:rsidRPr="00641FDD" w:rsidRDefault="00B10547" w:rsidP="00641FDD">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8.1.</w:t>
      </w:r>
      <w:r w:rsidRPr="00B138F3">
        <w:rPr>
          <w:rFonts w:ascii="GHEA Grapalat Cyr" w:hAnsi="GHEA Grapalat Cyr" w:cs="GHEA Grapalat Cyr"/>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10547" w:rsidRPr="00B138F3" w:rsidRDefault="00B1054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8.2.</w:t>
      </w:r>
      <w:r w:rsidRPr="00B138F3">
        <w:rPr>
          <w:rFonts w:ascii="GHEA Grapalat Cyr" w:hAnsi="GHEA Grapalat Cyr" w:cs="GHEA Grapalat Cyr"/>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B10547" w:rsidRPr="00B138F3" w:rsidRDefault="00B1054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8.3.</w:t>
      </w:r>
      <w:r w:rsidRPr="00B138F3">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10547" w:rsidRPr="00B138F3" w:rsidRDefault="00B1054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8.4.</w:t>
      </w:r>
      <w:r w:rsidRPr="00B138F3">
        <w:rPr>
          <w:rFonts w:ascii="GHEA Grapalat Cyr" w:hAnsi="GHEA Grapalat Cyr" w:cs="GHEA Grapalat Cyr"/>
        </w:rPr>
        <w:tab/>
        <w:t>Споры в связи с договором подлежат рассмотрению в судах Республики Армения.</w:t>
      </w:r>
    </w:p>
    <w:p w:rsidR="00B10547" w:rsidRPr="00B138F3" w:rsidRDefault="00B1054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10547" w:rsidRPr="00B138F3" w:rsidRDefault="00B10547"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10547" w:rsidRPr="00B138F3" w:rsidRDefault="00B10547"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w:t>
      </w:r>
      <w:r w:rsidRPr="00B138F3">
        <w:rPr>
          <w:rFonts w:ascii="GHEA Grapalat Cyr" w:hAnsi="GHEA Grapalat Cyr" w:cs="GHEA Grapalat Cyr"/>
        </w:rPr>
        <w:tab/>
        <w:t>Продавец несет ответственность за неисполнение или ненадлежащее исполнение обязательств агента;</w:t>
      </w:r>
    </w:p>
    <w:p w:rsidR="00B10547" w:rsidRPr="00B138F3" w:rsidRDefault="00B1054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B10547" w:rsidRPr="00B138F3" w:rsidRDefault="00B10547"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8.7.</w:t>
      </w:r>
      <w:r w:rsidRPr="00B138F3">
        <w:rPr>
          <w:rFonts w:ascii="GHEA Grapalat Cyr" w:hAnsi="GHEA Grapalat Cyr" w:cs="GHEA Grapalat Cyr"/>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8.8.</w:t>
      </w:r>
      <w:r w:rsidRPr="00B138F3">
        <w:rPr>
          <w:rFonts w:ascii="GHEA Grapalat Cyr" w:hAnsi="GHEA Grapalat Cyr" w:cs="GHEA Grapalat Cyr"/>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10547" w:rsidRPr="00B138F3" w:rsidRDefault="00B10547"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8.9.</w:t>
      </w:r>
      <w:r w:rsidRPr="00B138F3">
        <w:rPr>
          <w:rFonts w:ascii="GHEA Grapalat Cyr" w:hAnsi="GHEA Grapalat Cyr" w:cs="GHEA Grapalat Cyr"/>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8.10.</w:t>
      </w:r>
      <w:r w:rsidRPr="00B138F3">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B10547" w:rsidRPr="00B138F3" w:rsidRDefault="00B10547"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10547" w:rsidRPr="00B138F3" w:rsidRDefault="00B10547"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8.13.</w:t>
      </w:r>
      <w:r w:rsidRPr="00B138F3">
        <w:rPr>
          <w:rFonts w:ascii="GHEA Grapalat Cyr" w:hAnsi="GHEA Grapalat Cyr" w:cs="GHEA Grapalat Cyr"/>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B10547" w:rsidRPr="00B138F3" w:rsidRDefault="00B10547"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8.14.</w:t>
      </w:r>
      <w:r w:rsidRPr="00B138F3">
        <w:rPr>
          <w:rFonts w:ascii="GHEA Grapalat Cyr" w:hAnsi="GHEA Grapalat Cyr" w:cs="GHEA Grapalat Cyr"/>
        </w:rPr>
        <w:tab/>
        <w:t>К отношениям, связанным с договором, применяется право Республики Армения.</w:t>
      </w:r>
    </w:p>
    <w:p w:rsidR="00B10547" w:rsidRPr="00B138F3" w:rsidRDefault="00B10547"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8.15.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B10547" w:rsidRPr="00B138F3" w:rsidRDefault="00B10547"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B10547" w:rsidRPr="00B138F3">
        <w:tc>
          <w:tcPr>
            <w:tcW w:w="4536" w:type="dxa"/>
          </w:tcPr>
          <w:p w:rsidR="00B10547" w:rsidRPr="00B138F3" w:rsidRDefault="00B10547"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B10547" w:rsidRPr="00EB01EE" w:rsidRDefault="00B1054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B10547" w:rsidRPr="00EB01EE" w:rsidRDefault="00B1054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B10547" w:rsidRPr="00EB01EE" w:rsidRDefault="00B1054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B10547" w:rsidRPr="00EB01EE" w:rsidRDefault="00B1054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B10547" w:rsidRPr="00EB01EE" w:rsidRDefault="00B1054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B10547" w:rsidRPr="00EB01EE" w:rsidRDefault="00B10547" w:rsidP="00FE72FC">
            <w:pPr>
              <w:spacing w:line="240" w:lineRule="exact"/>
              <w:jc w:val="center"/>
              <w:rPr>
                <w:rFonts w:ascii="Arial Unicode" w:hAnsi="Arial Unicode" w:cs="Arial Unicode"/>
                <w:sz w:val="20"/>
                <w:szCs w:val="20"/>
              </w:rPr>
            </w:pPr>
          </w:p>
          <w:p w:rsidR="00B10547" w:rsidRPr="00EB01EE" w:rsidRDefault="00B10547"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B10547" w:rsidRPr="00EB01EE" w:rsidRDefault="00B10547"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B10547" w:rsidRPr="00B138F3" w:rsidRDefault="00B10547"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B10547" w:rsidRPr="00B138F3" w:rsidRDefault="00B10547" w:rsidP="00B46D58">
            <w:pPr>
              <w:widowControl w:val="0"/>
              <w:spacing w:after="160"/>
              <w:jc w:val="center"/>
              <w:rPr>
                <w:rFonts w:ascii="GHEA Grapalat" w:hAnsi="GHEA Grapalat" w:cs="GHEA Grapalat"/>
              </w:rPr>
            </w:pPr>
          </w:p>
        </w:tc>
        <w:tc>
          <w:tcPr>
            <w:tcW w:w="4343" w:type="dxa"/>
          </w:tcPr>
          <w:p w:rsidR="00B10547" w:rsidRPr="00B138F3" w:rsidRDefault="00B10547"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B10547" w:rsidRPr="00B138F3" w:rsidRDefault="00B10547"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B10547" w:rsidRPr="00B138F3" w:rsidRDefault="00B10547" w:rsidP="00B46D58">
            <w:pPr>
              <w:widowControl w:val="0"/>
              <w:spacing w:after="160"/>
              <w:jc w:val="center"/>
              <w:rPr>
                <w:rFonts w:ascii="GHEA Grapalat Cyr" w:hAnsi="GHEA Grapalat Cyr" w:cs="GHEA Grapalat Cyr"/>
                <w:sz w:val="16"/>
                <w:szCs w:val="16"/>
              </w:rPr>
            </w:pPr>
            <w:r w:rsidRPr="00B138F3">
              <w:rPr>
                <w:rFonts w:ascii="GHEA Grapalat Cyr" w:hAnsi="GHEA Grapalat Cyr" w:cs="GHEA Grapalat Cyr"/>
                <w:sz w:val="16"/>
                <w:szCs w:val="16"/>
              </w:rPr>
              <w:t>/подпись/</w:t>
            </w:r>
          </w:p>
          <w:p w:rsidR="00B10547" w:rsidRPr="00B138F3" w:rsidRDefault="00B10547"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B10547" w:rsidRDefault="00B10547" w:rsidP="00B46D58">
      <w:pPr>
        <w:widowControl w:val="0"/>
        <w:spacing w:after="160"/>
        <w:ind w:firstLine="567"/>
        <w:jc w:val="both"/>
        <w:rPr>
          <w:rFonts w:ascii="GHEA Grapalat" w:hAnsi="GHEA Grapalat" w:cs="GHEA Grapalat"/>
          <w:i/>
          <w:iCs/>
          <w:lang w:val="hy-AM"/>
        </w:rPr>
      </w:pPr>
    </w:p>
    <w:p w:rsidR="00B10547" w:rsidRPr="00B138F3" w:rsidRDefault="00B10547"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B10547" w:rsidRPr="00B138F3" w:rsidRDefault="00B10547" w:rsidP="00B46D58">
      <w:pPr>
        <w:widowControl w:val="0"/>
        <w:spacing w:after="160"/>
        <w:rPr>
          <w:rFonts w:ascii="GHEA Grapalat" w:hAnsi="GHEA Grapalat" w:cs="GHEA Grapalat"/>
        </w:rPr>
      </w:pPr>
    </w:p>
    <w:p w:rsidR="00B10547" w:rsidRPr="00382B60" w:rsidRDefault="00B10547" w:rsidP="00B46D58">
      <w:pPr>
        <w:widowControl w:val="0"/>
        <w:spacing w:after="160"/>
        <w:jc w:val="right"/>
        <w:rPr>
          <w:rFonts w:ascii="GHEA Grapalat" w:hAnsi="GHEA Grapalat" w:cs="GHEA Grapalat"/>
        </w:rPr>
        <w:sectPr w:rsidR="00B10547"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B10547" w:rsidRPr="00B138F3" w:rsidRDefault="00B10547"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2</w:t>
      </w:r>
    </w:p>
    <w:p w:rsidR="00B10547" w:rsidRPr="00B138F3" w:rsidRDefault="00B10547"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r w:rsidRPr="00B138F3">
        <w:rPr>
          <w:rStyle w:val="FootnoteReference"/>
          <w:rFonts w:ascii="GHEA Grapalat" w:hAnsi="GHEA Grapalat" w:cs="GHEA Grapalat"/>
        </w:rPr>
        <w:footnoteReference w:customMarkFollows="1" w:id="18"/>
        <w:t>*</w:t>
      </w:r>
    </w:p>
    <w:p w:rsidR="00B10547" w:rsidRPr="00B138F3" w:rsidRDefault="00B10547" w:rsidP="00B46D58">
      <w:pPr>
        <w:widowControl w:val="0"/>
        <w:spacing w:after="160"/>
        <w:jc w:val="right"/>
        <w:rPr>
          <w:rFonts w:ascii="GHEA Grapalat Cyr" w:hAnsi="GHEA Grapalat Cyr" w:cs="GHEA Grapalat Cyr"/>
        </w:rPr>
      </w:pPr>
      <w:r w:rsidRPr="00B138F3">
        <w:rPr>
          <w:rFonts w:ascii="GHEA Grapalat Cyr" w:hAnsi="GHEA Grapalat Cyr" w:cs="GHEA Grapalat Cyr"/>
        </w:rPr>
        <w:t>Драмов РА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00"/>
        <w:gridCol w:w="425"/>
        <w:gridCol w:w="425"/>
        <w:gridCol w:w="425"/>
        <w:gridCol w:w="425"/>
        <w:gridCol w:w="425"/>
        <w:gridCol w:w="425"/>
        <w:gridCol w:w="425"/>
        <w:gridCol w:w="425"/>
        <w:gridCol w:w="425"/>
        <w:gridCol w:w="425"/>
        <w:gridCol w:w="425"/>
        <w:gridCol w:w="425"/>
        <w:gridCol w:w="425"/>
      </w:tblGrid>
      <w:tr w:rsidR="00B10547" w:rsidRPr="00B138F3" w:rsidTr="00ED1068">
        <w:trPr>
          <w:trHeight w:val="305"/>
          <w:jc w:val="center"/>
        </w:trPr>
        <w:tc>
          <w:tcPr>
            <w:tcW w:w="9948" w:type="dxa"/>
            <w:gridSpan w:val="16"/>
          </w:tcPr>
          <w:p w:rsidR="00B10547" w:rsidRPr="00B138F3" w:rsidRDefault="00B10547"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B10547" w:rsidRPr="00B138F3">
        <w:trPr>
          <w:trHeight w:val="747"/>
          <w:jc w:val="center"/>
        </w:trPr>
        <w:tc>
          <w:tcPr>
            <w:tcW w:w="1599" w:type="dxa"/>
            <w:vAlign w:val="center"/>
          </w:tcPr>
          <w:p w:rsidR="00B10547" w:rsidRPr="00B138F3" w:rsidRDefault="00B10547"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B10547" w:rsidRPr="00B138F3" w:rsidRDefault="00B10547"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B10547" w:rsidRPr="00B138F3" w:rsidRDefault="00B10547"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483" w:type="dxa"/>
            <w:gridSpan w:val="13"/>
            <w:vAlign w:val="center"/>
          </w:tcPr>
          <w:p w:rsidR="00B10547" w:rsidRPr="00B138F3" w:rsidRDefault="00B10547" w:rsidP="00B46D58">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FootnoteReference"/>
                <w:rFonts w:ascii="GHEA Grapalat" w:hAnsi="GHEA Grapalat" w:cs="GHEA Grapalat"/>
                <w:sz w:val="16"/>
                <w:szCs w:val="16"/>
              </w:rPr>
              <w:footnoteReference w:customMarkFollows="1" w:id="19"/>
              <w:t>**</w:t>
            </w:r>
          </w:p>
        </w:tc>
      </w:tr>
      <w:tr w:rsidR="00B10547" w:rsidRPr="00B138F3">
        <w:trPr>
          <w:cantSplit/>
          <w:trHeight w:val="1134"/>
          <w:jc w:val="center"/>
        </w:trPr>
        <w:tc>
          <w:tcPr>
            <w:tcW w:w="1599" w:type="dxa"/>
            <w:vAlign w:val="center"/>
          </w:tcPr>
          <w:p w:rsidR="00B10547" w:rsidRPr="00B138F3" w:rsidRDefault="00B10547" w:rsidP="00B46D58">
            <w:pPr>
              <w:widowControl w:val="0"/>
              <w:jc w:val="center"/>
              <w:rPr>
                <w:rFonts w:ascii="GHEA Grapalat" w:hAnsi="GHEA Grapalat" w:cs="GHEA Grapalat"/>
                <w:sz w:val="16"/>
                <w:szCs w:val="16"/>
              </w:rPr>
            </w:pPr>
          </w:p>
        </w:tc>
        <w:tc>
          <w:tcPr>
            <w:tcW w:w="1566" w:type="dxa"/>
            <w:vAlign w:val="center"/>
          </w:tcPr>
          <w:p w:rsidR="00B10547" w:rsidRPr="00B138F3" w:rsidRDefault="00B10547" w:rsidP="00B46D58">
            <w:pPr>
              <w:widowControl w:val="0"/>
              <w:jc w:val="center"/>
              <w:rPr>
                <w:rFonts w:ascii="GHEA Grapalat" w:hAnsi="GHEA Grapalat" w:cs="GHEA Grapalat"/>
                <w:sz w:val="16"/>
                <w:szCs w:val="16"/>
              </w:rPr>
            </w:pPr>
          </w:p>
        </w:tc>
        <w:tc>
          <w:tcPr>
            <w:tcW w:w="1300" w:type="dxa"/>
            <w:vAlign w:val="center"/>
          </w:tcPr>
          <w:p w:rsidR="00B10547" w:rsidRPr="00B138F3" w:rsidRDefault="00B10547" w:rsidP="00B46D58">
            <w:pPr>
              <w:widowControl w:val="0"/>
              <w:jc w:val="center"/>
              <w:rPr>
                <w:rFonts w:ascii="GHEA Grapalat" w:hAnsi="GHEA Grapalat" w:cs="GHEA Grapalat"/>
                <w:sz w:val="16"/>
                <w:szCs w:val="16"/>
              </w:rPr>
            </w:pPr>
          </w:p>
        </w:tc>
        <w:tc>
          <w:tcPr>
            <w:tcW w:w="367"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338"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01"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30"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6"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362"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06"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372"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380"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30"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72"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61"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618" w:type="dxa"/>
            <w:textDirection w:val="btLr"/>
            <w:vAlign w:val="center"/>
          </w:tcPr>
          <w:p w:rsidR="00B10547" w:rsidRPr="002950C4" w:rsidRDefault="00B10547"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B10547" w:rsidRPr="00B138F3">
        <w:trPr>
          <w:trHeight w:val="404"/>
          <w:jc w:val="center"/>
        </w:trPr>
        <w:tc>
          <w:tcPr>
            <w:tcW w:w="1599" w:type="dxa"/>
            <w:vAlign w:val="center"/>
          </w:tcPr>
          <w:p w:rsidR="00B10547" w:rsidRPr="003313F7" w:rsidRDefault="00B10547" w:rsidP="00BF449D">
            <w:pPr>
              <w:widowControl w:val="0"/>
              <w:jc w:val="center"/>
              <w:rPr>
                <w:rFonts w:ascii="GHEA Grapalat" w:hAnsi="GHEA Grapalat" w:cs="GHEA Grapalat"/>
                <w:sz w:val="16"/>
                <w:szCs w:val="16"/>
              </w:rPr>
            </w:pPr>
            <w:r w:rsidRPr="00BF449D">
              <w:rPr>
                <w:rFonts w:ascii="GHEA Grapalat" w:hAnsi="GHEA Grapalat" w:cs="GHEA Grapalat"/>
                <w:sz w:val="16"/>
                <w:szCs w:val="16"/>
              </w:rPr>
              <w:t>1-1</w:t>
            </w:r>
            <w:r w:rsidRPr="003313F7">
              <w:rPr>
                <w:rFonts w:ascii="GHEA Grapalat" w:hAnsi="GHEA Grapalat" w:cs="GHEA Grapalat"/>
                <w:sz w:val="16"/>
                <w:szCs w:val="16"/>
              </w:rPr>
              <w:t>48</w:t>
            </w:r>
          </w:p>
        </w:tc>
        <w:tc>
          <w:tcPr>
            <w:tcW w:w="1566" w:type="dxa"/>
            <w:vAlign w:val="center"/>
          </w:tcPr>
          <w:p w:rsidR="00B10547" w:rsidRPr="00BF449D" w:rsidRDefault="00B10547" w:rsidP="00BF449D">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300" w:type="dxa"/>
            <w:vAlign w:val="center"/>
          </w:tcPr>
          <w:p w:rsidR="00B10547" w:rsidRPr="00BF449D" w:rsidRDefault="00B10547" w:rsidP="00EC683A">
            <w:pPr>
              <w:widowControl w:val="0"/>
              <w:jc w:val="center"/>
              <w:rPr>
                <w:rFonts w:ascii="GHEA Grapalat" w:hAnsi="GHEA Grapalat" w:cs="GHEA Grapalat"/>
                <w:sz w:val="16"/>
                <w:szCs w:val="16"/>
              </w:rPr>
            </w:pPr>
            <w:r w:rsidRPr="003313F7">
              <w:rPr>
                <w:rFonts w:ascii="GHEA Grapalat Cyr" w:hAnsi="GHEA Grapalat Cyr" w:cs="GHEA Grapalat Cyr"/>
                <w:sz w:val="16"/>
                <w:szCs w:val="16"/>
              </w:rPr>
              <w:t>медицинские товары</w:t>
            </w:r>
          </w:p>
        </w:tc>
        <w:tc>
          <w:tcPr>
            <w:tcW w:w="5483" w:type="dxa"/>
            <w:gridSpan w:val="13"/>
            <w:vAlign w:val="center"/>
          </w:tcPr>
          <w:p w:rsidR="00B10547" w:rsidRPr="00010292" w:rsidRDefault="00B10547" w:rsidP="00BF449D">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B10547" w:rsidRPr="00010292" w:rsidRDefault="00B10547" w:rsidP="00B46D58">
      <w:pPr>
        <w:widowControl w:val="0"/>
        <w:spacing w:after="120"/>
        <w:rPr>
          <w:rFonts w:ascii="GHEA Grapalat" w:hAnsi="GHEA Grapalat" w:cs="GHEA Grapalat"/>
          <w:i/>
          <w:iCs/>
        </w:rPr>
      </w:pPr>
    </w:p>
    <w:p w:rsidR="00B10547" w:rsidRPr="00010292" w:rsidRDefault="00B10547"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B10547" w:rsidRPr="00B138F3">
        <w:trPr>
          <w:jc w:val="center"/>
        </w:trPr>
        <w:tc>
          <w:tcPr>
            <w:tcW w:w="4536" w:type="dxa"/>
          </w:tcPr>
          <w:p w:rsidR="00B10547" w:rsidRPr="00B138F3" w:rsidRDefault="00B10547"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B10547" w:rsidRPr="00EB01EE" w:rsidRDefault="00B1054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B10547" w:rsidRPr="00EB01EE" w:rsidRDefault="00B1054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B10547" w:rsidRPr="00EB01EE" w:rsidRDefault="00B1054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B10547" w:rsidRPr="00EB01EE" w:rsidRDefault="00B1054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B10547" w:rsidRPr="00EB01EE" w:rsidRDefault="00B10547"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B10547" w:rsidRPr="00EB01EE" w:rsidRDefault="00B10547" w:rsidP="00FE72FC">
            <w:pPr>
              <w:spacing w:line="240" w:lineRule="exact"/>
              <w:jc w:val="center"/>
              <w:rPr>
                <w:rFonts w:ascii="Arial Unicode" w:hAnsi="Arial Unicode" w:cs="Arial Unicode"/>
                <w:sz w:val="20"/>
                <w:szCs w:val="20"/>
              </w:rPr>
            </w:pPr>
          </w:p>
          <w:p w:rsidR="00B10547" w:rsidRPr="00EB01EE" w:rsidRDefault="00B10547"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B10547" w:rsidRPr="00EB01EE" w:rsidRDefault="00B10547"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B10547" w:rsidRPr="00B138F3" w:rsidRDefault="00B10547"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B10547" w:rsidRPr="00B138F3" w:rsidRDefault="00B10547" w:rsidP="00B46D58">
            <w:pPr>
              <w:widowControl w:val="0"/>
              <w:spacing w:after="160"/>
              <w:jc w:val="center"/>
              <w:rPr>
                <w:rFonts w:ascii="GHEA Grapalat" w:hAnsi="GHEA Grapalat" w:cs="GHEA Grapalat"/>
              </w:rPr>
            </w:pPr>
          </w:p>
        </w:tc>
        <w:tc>
          <w:tcPr>
            <w:tcW w:w="4343" w:type="dxa"/>
          </w:tcPr>
          <w:p w:rsidR="00B10547" w:rsidRPr="00B138F3" w:rsidRDefault="00B10547"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B10547" w:rsidRPr="00B138F3" w:rsidRDefault="00B10547"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B10547" w:rsidRPr="00B138F3" w:rsidRDefault="00B10547" w:rsidP="00B46D58">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B10547" w:rsidRPr="00B138F3" w:rsidRDefault="00B10547"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B10547" w:rsidRPr="00B138F3" w:rsidRDefault="00B10547" w:rsidP="00B46D58">
      <w:pPr>
        <w:widowControl w:val="0"/>
        <w:spacing w:after="160"/>
        <w:rPr>
          <w:rFonts w:ascii="GHEA Grapalat" w:hAnsi="GHEA Grapalat" w:cs="GHEA Grapalat"/>
        </w:rPr>
        <w:sectPr w:rsidR="00B10547" w:rsidRPr="00B138F3" w:rsidSect="002950C4">
          <w:footnotePr>
            <w:pos w:val="beneathText"/>
          </w:footnotePr>
          <w:pgSz w:w="11906" w:h="16838" w:code="9"/>
          <w:pgMar w:top="1418" w:right="1418" w:bottom="1418" w:left="1418" w:header="561" w:footer="561" w:gutter="0"/>
          <w:cols w:space="720"/>
        </w:sectPr>
      </w:pPr>
    </w:p>
    <w:p w:rsidR="00B10547" w:rsidRPr="00B138F3" w:rsidRDefault="00B10547"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3</w:t>
      </w:r>
    </w:p>
    <w:p w:rsidR="00B10547" w:rsidRPr="00B138F3" w:rsidRDefault="00B10547"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B10547" w:rsidRPr="00B138F3" w:rsidRDefault="00B10547"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B10547" w:rsidRPr="00B138F3">
        <w:trPr>
          <w:tblCellSpacing w:w="7" w:type="dxa"/>
          <w:jc w:val="center"/>
        </w:trPr>
        <w:tc>
          <w:tcPr>
            <w:tcW w:w="0" w:type="auto"/>
            <w:vAlign w:val="center"/>
          </w:tcPr>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B10547" w:rsidRPr="00B138F3" w:rsidRDefault="00B10547"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B10547" w:rsidRPr="00B138F3" w:rsidRDefault="00B10547"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w:t>
            </w:r>
          </w:p>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w:t>
            </w:r>
          </w:p>
        </w:tc>
        <w:tc>
          <w:tcPr>
            <w:tcW w:w="0" w:type="auto"/>
            <w:vAlign w:val="center"/>
          </w:tcPr>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B10547" w:rsidRPr="00B138F3" w:rsidRDefault="00B10547"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B10547" w:rsidRPr="00B138F3" w:rsidRDefault="00B10547"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_________________</w:t>
            </w:r>
          </w:p>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Р/С_____</w:t>
            </w:r>
            <w:r w:rsidRPr="00B138F3">
              <w:rPr>
                <w:rFonts w:ascii="GHEA Grapalat" w:hAnsi="GHEA Grapalat" w:cs="GHEA Grapalat"/>
              </w:rPr>
              <w:t>__________________________</w:t>
            </w:r>
          </w:p>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УНН______________________________</w:t>
            </w:r>
          </w:p>
        </w:tc>
      </w:tr>
    </w:tbl>
    <w:p w:rsidR="00B10547" w:rsidRPr="00B138F3" w:rsidRDefault="00B10547" w:rsidP="00B46D58">
      <w:pPr>
        <w:widowControl w:val="0"/>
        <w:spacing w:after="160"/>
        <w:ind w:firstLine="375"/>
        <w:rPr>
          <w:rFonts w:ascii="GHEA Grapalat" w:hAnsi="GHEA Grapalat" w:cs="GHEA Grapalat"/>
        </w:rPr>
      </w:pPr>
    </w:p>
    <w:p w:rsidR="00B10547" w:rsidRPr="00B138F3" w:rsidRDefault="00B10547"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B10547" w:rsidRPr="00B138F3" w:rsidRDefault="00B10547"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Cyr" w:hAnsi="GHEA Grapalat Cyr" w:cs="GHEA Grapalat Cyr"/>
          <w:b/>
          <w:bCs/>
        </w:rPr>
        <w:br/>
        <w:t>ИСПОЛНЕНИЯ ДОГОВОРАИЛИ ЕГО ЧАСТИ</w:t>
      </w:r>
    </w:p>
    <w:p w:rsidR="00B10547" w:rsidRPr="00B138F3" w:rsidRDefault="00B10547" w:rsidP="00B46D58">
      <w:pPr>
        <w:pStyle w:val="BodyTextIndent"/>
        <w:widowControl w:val="0"/>
        <w:spacing w:line="240" w:lineRule="auto"/>
        <w:ind w:firstLine="0"/>
        <w:jc w:val="center"/>
        <w:rPr>
          <w:rFonts w:ascii="GHEA Grapalat" w:hAnsi="GHEA Grapalat" w:cs="GHEA Grapalat"/>
          <w:b/>
          <w:bCs/>
          <w:i/>
          <w:iCs/>
          <w:sz w:val="24"/>
          <w:szCs w:val="24"/>
        </w:rPr>
      </w:pPr>
    </w:p>
    <w:p w:rsidR="00B10547" w:rsidRPr="00B138F3" w:rsidRDefault="00B10547" w:rsidP="00B46D58">
      <w:pPr>
        <w:pStyle w:val="BodyTextIndent"/>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Cyr" w:hAnsi="GHEA Grapalat Cyr" w:cs="GHEA Grapalat Cyr"/>
          <w:i/>
          <w:iCs/>
          <w:sz w:val="24"/>
          <w:szCs w:val="24"/>
        </w:rPr>
        <w:t>"</w:t>
      </w:r>
      <w:r w:rsidRPr="00B138F3">
        <w:rPr>
          <w:rFonts w:ascii="GHEA Grapalat Cyr" w:hAnsi="GHEA Grapalat Cyr" w:cs="GHEA Grapalat Cyr"/>
          <w:i/>
          <w:iCs/>
          <w:sz w:val="24"/>
          <w:szCs w:val="24"/>
        </w:rPr>
        <w:tab/>
        <w:t>" "</w:t>
      </w:r>
      <w:r w:rsidRPr="00B138F3">
        <w:rPr>
          <w:rFonts w:ascii="GHEA Grapalat Cyr" w:hAnsi="GHEA Grapalat Cyr" w:cs="GHEA Grapalat Cyr"/>
          <w:i/>
          <w:iCs/>
          <w:sz w:val="24"/>
          <w:szCs w:val="24"/>
        </w:rPr>
        <w:tab/>
        <w:t>" 20</w:t>
      </w:r>
      <w:r w:rsidRPr="00B138F3">
        <w:rPr>
          <w:rFonts w:ascii="GHEA Grapalat Cyr" w:hAnsi="GHEA Grapalat Cyr" w:cs="GHEA Grapalat Cyr"/>
          <w:i/>
          <w:iCs/>
          <w:sz w:val="24"/>
          <w:szCs w:val="24"/>
        </w:rPr>
        <w:tab/>
        <w:t>г.</w:t>
      </w:r>
    </w:p>
    <w:p w:rsidR="00B10547" w:rsidRPr="00B138F3" w:rsidRDefault="00B10547"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Наименование договора (далее — Договор) __________________________________</w:t>
      </w:r>
    </w:p>
    <w:p w:rsidR="00B10547" w:rsidRPr="00B138F3" w:rsidRDefault="00B10547"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Дата заключения Договора "__________" "_______________________" 20 ______ г.</w:t>
      </w:r>
    </w:p>
    <w:p w:rsidR="00B10547" w:rsidRPr="00B138F3" w:rsidRDefault="00B10547"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Номер Договора __________________________________________________________</w:t>
      </w:r>
    </w:p>
    <w:p w:rsidR="00B10547" w:rsidRPr="00B138F3" w:rsidRDefault="00B10547" w:rsidP="00B46D58">
      <w:pPr>
        <w:widowControl w:val="0"/>
        <w:tabs>
          <w:tab w:val="left" w:pos="5954"/>
          <w:tab w:val="left" w:pos="6663"/>
          <w:tab w:val="left" w:pos="7513"/>
        </w:tabs>
        <w:spacing w:after="160"/>
        <w:jc w:val="both"/>
        <w:rPr>
          <w:rFonts w:ascii="GHEA Grapalat Cyr" w:hAnsi="GHEA Grapalat Cyr" w:cs="GHEA Grapalat Cyr"/>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Cyr" w:hAnsi="GHEA Grapalat Cyr" w:cs="GHEA Grapalat Cyr"/>
        </w:rPr>
        <w:tab/>
        <w:t>" "</w:t>
      </w:r>
      <w:r w:rsidRPr="00B138F3">
        <w:rPr>
          <w:rFonts w:ascii="GHEA Grapalat Cyr" w:hAnsi="GHEA Grapalat Cyr" w:cs="GHEA Grapalat Cyr"/>
        </w:rPr>
        <w:tab/>
        <w:t>" 20</w:t>
      </w:r>
      <w:r w:rsidRPr="00B138F3">
        <w:rPr>
          <w:rFonts w:ascii="GHEA Grapalat Cyr" w:hAnsi="GHEA Grapalat Cyr" w:cs="GHEA Grapalat Cyr"/>
        </w:rPr>
        <w:tab/>
        <w:t>г., составили настоящий акт о следующем:</w:t>
      </w:r>
      <w:r w:rsidRPr="00B138F3">
        <w:rPr>
          <w:rFonts w:ascii="GHEA Grapalat Cyr" w:hAnsi="GHEA Grapalat Cyr" w:cs="GHEA Grapalat Cyr"/>
        </w:rPr>
        <w:br w:type="page"/>
      </w:r>
    </w:p>
    <w:p w:rsidR="00B10547" w:rsidRPr="00B138F3" w:rsidRDefault="00B10547"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0547" w:rsidRPr="00B138F3">
        <w:trPr>
          <w:jc w:val="center"/>
        </w:trPr>
        <w:tc>
          <w:tcPr>
            <w:tcW w:w="442" w:type="dxa"/>
            <w:vMerge w:val="restart"/>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w:t>
            </w:r>
          </w:p>
        </w:tc>
        <w:tc>
          <w:tcPr>
            <w:tcW w:w="10263" w:type="dxa"/>
            <w:gridSpan w:val="8"/>
            <w:vAlign w:val="center"/>
          </w:tcPr>
          <w:p w:rsidR="00B10547" w:rsidRPr="00B138F3" w:rsidRDefault="00B10547"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Cyr" w:hAnsi="GHEA Grapalat Cyr" w:cs="GHEA Grapalat Cyr"/>
                <w:sz w:val="16"/>
                <w:szCs w:val="16"/>
              </w:rPr>
            </w:pPr>
            <w:r w:rsidRPr="00B138F3">
              <w:rPr>
                <w:rFonts w:ascii="GHEA Grapalat Cyr" w:hAnsi="GHEA Grapalat Cyr" w:cs="GHEA Grapalat Cyr"/>
                <w:sz w:val="16"/>
                <w:szCs w:val="16"/>
              </w:rPr>
              <w:t>Поставленные товары</w:t>
            </w:r>
          </w:p>
        </w:tc>
      </w:tr>
      <w:tr w:rsidR="00B10547" w:rsidRPr="00B138F3">
        <w:trPr>
          <w:jc w:val="center"/>
        </w:trPr>
        <w:tc>
          <w:tcPr>
            <w:tcW w:w="442" w:type="dxa"/>
            <w:vMerge/>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оплаты (по графику оплаты)</w:t>
            </w:r>
          </w:p>
        </w:tc>
      </w:tr>
      <w:tr w:rsidR="00B10547" w:rsidRPr="00B138F3">
        <w:trPr>
          <w:trHeight w:val="1105"/>
          <w:jc w:val="center"/>
        </w:trPr>
        <w:tc>
          <w:tcPr>
            <w:tcW w:w="442" w:type="dxa"/>
            <w:vMerge/>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418" w:type="dxa"/>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B10547" w:rsidRPr="00B138F3" w:rsidRDefault="00B10547"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134" w:type="dxa"/>
            <w:vMerge/>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r>
      <w:tr w:rsidR="00B10547" w:rsidRPr="00B138F3">
        <w:trPr>
          <w:jc w:val="center"/>
        </w:trPr>
        <w:tc>
          <w:tcPr>
            <w:tcW w:w="442" w:type="dxa"/>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r>
      <w:tr w:rsidR="00B10547" w:rsidRPr="00B138F3">
        <w:trPr>
          <w:jc w:val="center"/>
        </w:trPr>
        <w:tc>
          <w:tcPr>
            <w:tcW w:w="442" w:type="dxa"/>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B10547" w:rsidRPr="00B138F3" w:rsidRDefault="00B10547" w:rsidP="00B46D58">
            <w:pPr>
              <w:pStyle w:val="NormalWeb"/>
              <w:widowControl w:val="0"/>
              <w:spacing w:before="0" w:beforeAutospacing="0" w:after="120" w:afterAutospacing="0"/>
              <w:jc w:val="center"/>
              <w:rPr>
                <w:rFonts w:ascii="GHEA Grapalat" w:hAnsi="GHEA Grapalat" w:cs="GHEA Grapalat"/>
                <w:sz w:val="16"/>
                <w:szCs w:val="16"/>
              </w:rPr>
            </w:pPr>
          </w:p>
        </w:tc>
      </w:tr>
    </w:tbl>
    <w:p w:rsidR="00B10547" w:rsidRPr="00B138F3" w:rsidRDefault="00B10547" w:rsidP="00B46D58">
      <w:pPr>
        <w:widowControl w:val="0"/>
        <w:spacing w:after="160"/>
        <w:ind w:firstLine="375"/>
        <w:jc w:val="both"/>
        <w:rPr>
          <w:rFonts w:ascii="GHEA Grapalat" w:hAnsi="GHEA Grapalat" w:cs="GHEA Grapalat"/>
          <w:lang w:val="en-US"/>
        </w:rPr>
      </w:pPr>
    </w:p>
    <w:p w:rsidR="00B10547" w:rsidRPr="00B138F3" w:rsidRDefault="00B10547"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B10547" w:rsidRPr="00B138F3" w:rsidRDefault="00B10547"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B10547" w:rsidRPr="00B138F3">
        <w:trPr>
          <w:trHeight w:val="266"/>
          <w:tblCellSpacing w:w="7" w:type="dxa"/>
          <w:jc w:val="center"/>
        </w:trPr>
        <w:tc>
          <w:tcPr>
            <w:tcW w:w="0" w:type="auto"/>
            <w:vAlign w:val="center"/>
          </w:tcPr>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B10547" w:rsidRPr="00B138F3">
        <w:trPr>
          <w:trHeight w:val="473"/>
          <w:tblCellSpacing w:w="7" w:type="dxa"/>
          <w:jc w:val="center"/>
        </w:trPr>
        <w:tc>
          <w:tcPr>
            <w:tcW w:w="0" w:type="auto"/>
            <w:vAlign w:val="center"/>
          </w:tcPr>
          <w:p w:rsidR="00B10547" w:rsidRPr="00B138F3" w:rsidRDefault="00B10547"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B10547" w:rsidRPr="00B138F3" w:rsidRDefault="00B10547"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B10547" w:rsidRPr="00B138F3" w:rsidRDefault="00B10547" w:rsidP="00B46D58">
            <w:pPr>
              <w:widowControl w:val="0"/>
              <w:jc w:val="center"/>
              <w:rPr>
                <w:rFonts w:ascii="GHEA Grapalat" w:hAnsi="GHEA Grapalat" w:cs="GHEA Grapalat"/>
              </w:rPr>
            </w:pPr>
            <w:r w:rsidRPr="00B138F3">
              <w:rPr>
                <w:rFonts w:ascii="GHEA Grapalat" w:hAnsi="GHEA Grapalat" w:cs="GHEA Grapalat"/>
              </w:rPr>
              <w:t>_______________________</w:t>
            </w:r>
          </w:p>
          <w:p w:rsidR="00B10547" w:rsidRPr="00B138F3" w:rsidRDefault="00B1054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B10547" w:rsidRPr="00B138F3">
        <w:trPr>
          <w:trHeight w:val="503"/>
          <w:tblCellSpacing w:w="7" w:type="dxa"/>
          <w:jc w:val="center"/>
        </w:trPr>
        <w:tc>
          <w:tcPr>
            <w:tcW w:w="0" w:type="auto"/>
            <w:vAlign w:val="center"/>
          </w:tcPr>
          <w:p w:rsidR="00B10547" w:rsidRPr="00B138F3" w:rsidRDefault="00B10547"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B10547" w:rsidRPr="00B138F3" w:rsidRDefault="00B10547"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B10547" w:rsidRPr="00B138F3" w:rsidRDefault="00B10547" w:rsidP="00B46D58">
            <w:pPr>
              <w:widowControl w:val="0"/>
              <w:jc w:val="center"/>
              <w:rPr>
                <w:rFonts w:ascii="GHEA Grapalat" w:hAnsi="GHEA Grapalat" w:cs="GHEA Grapalat"/>
              </w:rPr>
            </w:pPr>
            <w:r w:rsidRPr="00B138F3">
              <w:rPr>
                <w:rFonts w:ascii="GHEA Grapalat" w:hAnsi="GHEA Grapalat" w:cs="GHEA Grapalat"/>
              </w:rPr>
              <w:t>_______________________</w:t>
            </w:r>
          </w:p>
          <w:p w:rsidR="00B10547" w:rsidRPr="00B138F3" w:rsidRDefault="00B1054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B10547" w:rsidRPr="00B138F3">
        <w:trPr>
          <w:trHeight w:val="281"/>
          <w:tblCellSpacing w:w="7" w:type="dxa"/>
          <w:jc w:val="center"/>
        </w:trPr>
        <w:tc>
          <w:tcPr>
            <w:tcW w:w="0" w:type="auto"/>
            <w:vAlign w:val="center"/>
          </w:tcPr>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B10547" w:rsidRPr="00B138F3" w:rsidRDefault="00B10547" w:rsidP="00B46D58">
      <w:pPr>
        <w:widowControl w:val="0"/>
        <w:spacing w:after="160"/>
        <w:jc w:val="right"/>
        <w:rPr>
          <w:rFonts w:ascii="GHEA Grapalat" w:hAnsi="GHEA Grapalat" w:cs="GHEA Grapalat"/>
          <w:b/>
          <w:bCs/>
        </w:rPr>
      </w:pPr>
    </w:p>
    <w:p w:rsidR="00B10547" w:rsidRPr="00B138F3" w:rsidRDefault="00B10547" w:rsidP="00B46D58">
      <w:pPr>
        <w:rPr>
          <w:rFonts w:ascii="GHEA Grapalat" w:hAnsi="GHEA Grapalat" w:cs="GHEA Grapalat"/>
          <w:b/>
          <w:bCs/>
        </w:rPr>
      </w:pPr>
      <w:r w:rsidRPr="00B138F3">
        <w:rPr>
          <w:rFonts w:ascii="GHEA Grapalat" w:hAnsi="GHEA Grapalat" w:cs="GHEA Grapalat"/>
          <w:b/>
          <w:bCs/>
        </w:rPr>
        <w:br w:type="page"/>
      </w:r>
    </w:p>
    <w:p w:rsidR="00B10547" w:rsidRPr="00B138F3" w:rsidRDefault="00B10547"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3.1</w:t>
      </w:r>
    </w:p>
    <w:p w:rsidR="00B10547" w:rsidRPr="00B138F3" w:rsidRDefault="00B10547"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заключенному "</w:t>
      </w:r>
      <w:r w:rsidRPr="00B138F3">
        <w:rPr>
          <w:rFonts w:ascii="GHEA Grapalat Cyr" w:hAnsi="GHEA Grapalat Cyr" w:cs="GHEA Grapalat Cyr"/>
          <w:i/>
          <w:iCs/>
        </w:rPr>
        <w:tab/>
        <w:t xml:space="preserve">" </w:t>
      </w:r>
      <w:r w:rsidRPr="00B138F3">
        <w:rPr>
          <w:rFonts w:ascii="GHEA Grapalat Cyr" w:hAnsi="GHEA Grapalat Cyr" w:cs="GHEA Grapalat Cyr"/>
          <w:i/>
          <w:iCs/>
        </w:rPr>
        <w:tab/>
        <w:t xml:space="preserve">20 </w:t>
      </w:r>
      <w:r w:rsidRPr="00B138F3">
        <w:rPr>
          <w:rFonts w:ascii="GHEA Grapalat Cyr" w:hAnsi="GHEA Grapalat Cyr" w:cs="GHEA Grapalat Cyr"/>
          <w:i/>
          <w:iCs/>
        </w:rPr>
        <w:tab/>
        <w:t>г.</w:t>
      </w:r>
    </w:p>
    <w:p w:rsidR="00B10547" w:rsidRPr="00B138F3" w:rsidRDefault="00B10547" w:rsidP="00B46D58">
      <w:pPr>
        <w:widowControl w:val="0"/>
        <w:tabs>
          <w:tab w:val="left" w:pos="360"/>
          <w:tab w:val="left" w:pos="540"/>
        </w:tabs>
        <w:spacing w:after="160"/>
        <w:jc w:val="center"/>
        <w:rPr>
          <w:rFonts w:ascii="GHEA Grapalat" w:hAnsi="GHEA Grapalat" w:cs="GHEA Grapalat"/>
          <w:b/>
          <w:bCs/>
        </w:rPr>
      </w:pPr>
    </w:p>
    <w:p w:rsidR="00B10547" w:rsidRPr="00B138F3" w:rsidRDefault="00B10547"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B10547" w:rsidRPr="00B138F3" w:rsidRDefault="00B10547"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B10547" w:rsidRPr="00B138F3" w:rsidRDefault="00B10547" w:rsidP="00B46D58">
      <w:pPr>
        <w:widowControl w:val="0"/>
        <w:tabs>
          <w:tab w:val="left" w:pos="360"/>
          <w:tab w:val="left" w:pos="540"/>
        </w:tabs>
        <w:spacing w:after="160"/>
        <w:jc w:val="center"/>
        <w:rPr>
          <w:rFonts w:ascii="GHEA Grapalat" w:hAnsi="GHEA Grapalat" w:cs="GHEA Grapalat"/>
        </w:rPr>
      </w:pPr>
    </w:p>
    <w:p w:rsidR="00B10547" w:rsidRPr="00B138F3" w:rsidRDefault="00B10547" w:rsidP="00B46D58">
      <w:pPr>
        <w:widowControl w:val="0"/>
        <w:ind w:firstLine="567"/>
        <w:jc w:val="both"/>
        <w:rPr>
          <w:rFonts w:ascii="GHEA Grapalat Cyr" w:hAnsi="GHEA Grapalat Cyr" w:cs="GHEA Grapalat Cyr"/>
        </w:rPr>
      </w:pPr>
      <w:r w:rsidRPr="00B138F3">
        <w:rPr>
          <w:rFonts w:ascii="GHEA Grapalat Cyr" w:hAnsi="GHEA Grapalat Cyr" w:cs="GHEA Grapalat Cyr"/>
        </w:rPr>
        <w:t>Настоящим фиксируется, что в рамках договора закупки № ______________,</w:t>
      </w:r>
    </w:p>
    <w:p w:rsidR="00B10547" w:rsidRPr="00B138F3" w:rsidRDefault="00B10547" w:rsidP="00B46D58">
      <w:pPr>
        <w:widowControl w:val="0"/>
        <w:spacing w:after="120"/>
        <w:ind w:left="7371" w:hanging="141"/>
        <w:jc w:val="both"/>
        <w:rPr>
          <w:rFonts w:ascii="GHEA Grapalat Cyr" w:hAnsi="GHEA Grapalat Cyr" w:cs="GHEA Grapalat Cyr"/>
          <w:sz w:val="16"/>
          <w:szCs w:val="16"/>
        </w:rPr>
      </w:pPr>
      <w:r w:rsidRPr="00B138F3">
        <w:rPr>
          <w:rFonts w:ascii="GHEA Grapalat Cyr" w:hAnsi="GHEA Grapalat Cyr" w:cs="GHEA Grapalat Cyr"/>
          <w:sz w:val="16"/>
          <w:szCs w:val="16"/>
        </w:rPr>
        <w:t>номер договора</w:t>
      </w:r>
    </w:p>
    <w:p w:rsidR="00B10547" w:rsidRPr="00B138F3" w:rsidRDefault="00B10547"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B10547" w:rsidRPr="00B138F3" w:rsidRDefault="00B10547"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B10547" w:rsidRPr="00B138F3" w:rsidRDefault="00B10547" w:rsidP="00B46D58">
      <w:pPr>
        <w:widowControl w:val="0"/>
        <w:tabs>
          <w:tab w:val="left" w:pos="360"/>
          <w:tab w:val="left" w:pos="540"/>
        </w:tabs>
        <w:ind w:right="-2"/>
        <w:jc w:val="both"/>
        <w:rPr>
          <w:rFonts w:ascii="GHEA Grapalat Cyr" w:hAnsi="GHEA Grapalat Cyr" w:cs="GHEA Grapalat Cyr"/>
        </w:rPr>
      </w:pPr>
      <w:r w:rsidRPr="00B138F3">
        <w:rPr>
          <w:rFonts w:ascii="GHEA Grapalat Cyr" w:hAnsi="GHEA Grapalat Cyr" w:cs="GHEA Grapalat Cyr"/>
        </w:rPr>
        <w:t xml:space="preserve">(далее — Покупатель) и ________________________________ (далее — Продавец), </w:t>
      </w:r>
    </w:p>
    <w:p w:rsidR="00B10547" w:rsidRPr="00B138F3" w:rsidRDefault="00B10547" w:rsidP="00B46D58">
      <w:pPr>
        <w:widowControl w:val="0"/>
        <w:spacing w:after="120"/>
        <w:ind w:left="3544" w:right="-360"/>
        <w:jc w:val="both"/>
        <w:rPr>
          <w:rFonts w:ascii="GHEA Grapalat Cyr" w:hAnsi="GHEA Grapalat Cyr" w:cs="GHEA Grapalat Cyr"/>
          <w:sz w:val="16"/>
          <w:szCs w:val="16"/>
        </w:rPr>
      </w:pPr>
      <w:r w:rsidRPr="00B138F3">
        <w:rPr>
          <w:rFonts w:ascii="GHEA Grapalat Cyr" w:hAnsi="GHEA Grapalat Cyr" w:cs="GHEA Grapalat Cyr"/>
          <w:sz w:val="16"/>
          <w:szCs w:val="16"/>
        </w:rPr>
        <w:t>наименование Продавца</w:t>
      </w:r>
    </w:p>
    <w:p w:rsidR="00B10547" w:rsidRPr="00B138F3" w:rsidRDefault="00B10547"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0547" w:rsidRPr="00B138F3">
        <w:trPr>
          <w:trHeight w:val="273"/>
          <w:jc w:val="center"/>
        </w:trPr>
        <w:tc>
          <w:tcPr>
            <w:tcW w:w="7698" w:type="dxa"/>
            <w:gridSpan w:val="3"/>
          </w:tcPr>
          <w:p w:rsidR="00B10547" w:rsidRPr="00B138F3" w:rsidRDefault="00B10547"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B10547" w:rsidRPr="00B138F3">
        <w:trPr>
          <w:trHeight w:val="273"/>
          <w:jc w:val="center"/>
        </w:trPr>
        <w:tc>
          <w:tcPr>
            <w:tcW w:w="3852" w:type="dxa"/>
            <w:vAlign w:val="center"/>
          </w:tcPr>
          <w:p w:rsidR="00B10547" w:rsidRPr="00B138F3" w:rsidRDefault="00B10547"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B10547" w:rsidRPr="00B138F3" w:rsidRDefault="00B10547"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B10547" w:rsidRPr="00B138F3" w:rsidRDefault="00B10547"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объем (фактический)</w:t>
            </w:r>
          </w:p>
        </w:tc>
      </w:tr>
      <w:tr w:rsidR="00B10547" w:rsidRPr="00B138F3">
        <w:trPr>
          <w:trHeight w:val="273"/>
          <w:jc w:val="center"/>
        </w:trPr>
        <w:tc>
          <w:tcPr>
            <w:tcW w:w="3852" w:type="dxa"/>
            <w:vAlign w:val="center"/>
          </w:tcPr>
          <w:p w:rsidR="00B10547" w:rsidRPr="00B138F3" w:rsidRDefault="00B10547"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B10547" w:rsidRPr="00B138F3" w:rsidRDefault="00B10547"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B10547" w:rsidRPr="00B138F3" w:rsidRDefault="00B10547" w:rsidP="00B46D58">
            <w:pPr>
              <w:widowControl w:val="0"/>
              <w:spacing w:after="120"/>
              <w:jc w:val="center"/>
              <w:rPr>
                <w:rFonts w:ascii="GHEA Grapalat" w:hAnsi="GHEA Grapalat" w:cs="GHEA Grapalat"/>
                <w:sz w:val="20"/>
                <w:szCs w:val="20"/>
              </w:rPr>
            </w:pPr>
          </w:p>
        </w:tc>
      </w:tr>
      <w:tr w:rsidR="00B10547" w:rsidRPr="00B138F3">
        <w:trPr>
          <w:trHeight w:val="273"/>
          <w:jc w:val="center"/>
        </w:trPr>
        <w:tc>
          <w:tcPr>
            <w:tcW w:w="3852" w:type="dxa"/>
            <w:vAlign w:val="center"/>
          </w:tcPr>
          <w:p w:rsidR="00B10547" w:rsidRPr="00B138F3" w:rsidRDefault="00B10547"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B10547" w:rsidRPr="00B138F3" w:rsidRDefault="00B10547"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B10547" w:rsidRPr="00B138F3" w:rsidRDefault="00B10547" w:rsidP="00B46D58">
            <w:pPr>
              <w:widowControl w:val="0"/>
              <w:spacing w:after="120"/>
              <w:jc w:val="center"/>
              <w:rPr>
                <w:rFonts w:ascii="GHEA Grapalat" w:hAnsi="GHEA Grapalat" w:cs="GHEA Grapalat"/>
                <w:sz w:val="20"/>
                <w:szCs w:val="20"/>
              </w:rPr>
            </w:pPr>
          </w:p>
        </w:tc>
      </w:tr>
    </w:tbl>
    <w:p w:rsidR="00B10547" w:rsidRPr="00B138F3" w:rsidRDefault="00B10547" w:rsidP="00B46D58">
      <w:pPr>
        <w:widowControl w:val="0"/>
        <w:tabs>
          <w:tab w:val="left" w:pos="360"/>
          <w:tab w:val="left" w:pos="540"/>
        </w:tabs>
        <w:spacing w:after="160"/>
        <w:jc w:val="both"/>
        <w:rPr>
          <w:rFonts w:ascii="GHEA Grapalat" w:hAnsi="GHEA Grapalat" w:cs="GHEA Grapalat"/>
        </w:rPr>
      </w:pPr>
    </w:p>
    <w:p w:rsidR="00B10547" w:rsidRPr="00B138F3" w:rsidRDefault="00B10547"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B10547" w:rsidRDefault="00B10547" w:rsidP="00B138F3">
      <w:pPr>
        <w:rPr>
          <w:rFonts w:ascii="GHEA Grapalat" w:hAnsi="GHEA Grapalat" w:cs="GHEA Grapalat"/>
        </w:rPr>
      </w:pPr>
      <w:r>
        <w:rPr>
          <w:rFonts w:ascii="GHEA Grapalat" w:hAnsi="GHEA Grapalat" w:cs="GHEA Grapalat"/>
        </w:rPr>
        <w:t xml:space="preserve">                                                       </w:t>
      </w:r>
    </w:p>
    <w:p w:rsidR="00B10547" w:rsidRPr="00B138F3" w:rsidRDefault="00B10547"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B10547" w:rsidRPr="00B138F3" w:rsidRDefault="00B10547"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B10547" w:rsidRPr="00B138F3">
        <w:tc>
          <w:tcPr>
            <w:tcW w:w="4450" w:type="dxa"/>
          </w:tcPr>
          <w:p w:rsidR="00B10547" w:rsidRPr="00B138F3" w:rsidRDefault="00B10547"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B10547" w:rsidRPr="00B138F3" w:rsidRDefault="00B10547"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B10547" w:rsidRPr="00B138F3" w:rsidRDefault="00B10547"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B10547" w:rsidRPr="00B138F3" w:rsidRDefault="00B10547"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B10547" w:rsidRPr="00B138F3">
        <w:trPr>
          <w:tblCellSpacing w:w="7" w:type="dxa"/>
          <w:jc w:val="center"/>
        </w:trPr>
        <w:tc>
          <w:tcPr>
            <w:tcW w:w="0" w:type="auto"/>
            <w:vAlign w:val="center"/>
          </w:tcPr>
          <w:p w:rsidR="00B10547" w:rsidRPr="00B138F3" w:rsidRDefault="00B10547"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B10547" w:rsidRPr="00B138F3" w:rsidRDefault="00B1054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B10547" w:rsidRPr="00B138F3" w:rsidRDefault="00B10547"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B10547" w:rsidRPr="00B138F3" w:rsidRDefault="00B1054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B10547" w:rsidRPr="00B138F3">
        <w:trPr>
          <w:tblCellSpacing w:w="7" w:type="dxa"/>
          <w:jc w:val="center"/>
        </w:trPr>
        <w:tc>
          <w:tcPr>
            <w:tcW w:w="0" w:type="auto"/>
            <w:vAlign w:val="center"/>
          </w:tcPr>
          <w:p w:rsidR="00B10547" w:rsidRPr="00B138F3" w:rsidRDefault="00B10547"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B10547" w:rsidRPr="00B138F3" w:rsidRDefault="00B1054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B10547" w:rsidRPr="00B138F3" w:rsidRDefault="00B10547"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B10547" w:rsidRPr="00B138F3" w:rsidRDefault="00B10547"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B10547" w:rsidRPr="00B138F3" w:rsidRDefault="00B10547" w:rsidP="00B46D58">
      <w:pPr>
        <w:widowControl w:val="0"/>
        <w:spacing w:after="160"/>
        <w:ind w:left="-142" w:firstLine="142"/>
        <w:jc w:val="center"/>
        <w:rPr>
          <w:rFonts w:ascii="GHEA Grapalat" w:hAnsi="GHEA Grapalat" w:cs="GHEA Grapalat"/>
          <w:b/>
          <w:bCs/>
        </w:rPr>
      </w:pPr>
    </w:p>
    <w:sectPr w:rsidR="00B10547"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547" w:rsidRDefault="00B10547">
      <w:r>
        <w:separator/>
      </w:r>
    </w:p>
  </w:endnote>
  <w:endnote w:type="continuationSeparator" w:id="1">
    <w:p w:rsidR="00B10547" w:rsidRDefault="00B105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547" w:rsidRPr="00C861E9" w:rsidRDefault="00B10547">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547" w:rsidRDefault="00B10547">
      <w:r>
        <w:separator/>
      </w:r>
    </w:p>
  </w:footnote>
  <w:footnote w:type="continuationSeparator" w:id="1">
    <w:p w:rsidR="00B10547" w:rsidRDefault="00B10547">
      <w:r>
        <w:continuationSeparator/>
      </w:r>
    </w:p>
  </w:footnote>
  <w:footnote w:id="2">
    <w:p w:rsidR="00B10547" w:rsidRPr="00CD6B60" w:rsidRDefault="00B10547"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B10547" w:rsidRPr="00CD6B60" w:rsidRDefault="00B10547"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10547" w:rsidRPr="00CD6B60" w:rsidRDefault="00B10547"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10547" w:rsidRDefault="00B10547"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10547" w:rsidRDefault="00B10547"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B10547" w:rsidRPr="008842CE" w:rsidRDefault="00B10547"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B10547" w:rsidRDefault="00B10547" w:rsidP="0093610F">
      <w:pPr>
        <w:pStyle w:val="FootnoteText"/>
        <w:widowControl w:val="0"/>
        <w:jc w:val="both"/>
      </w:pPr>
    </w:p>
  </w:footnote>
  <w:footnote w:id="5">
    <w:p w:rsidR="00B10547" w:rsidRDefault="00B10547" w:rsidP="008A68A2">
      <w:pPr>
        <w:pStyle w:val="FootnoteText"/>
        <w:jc w:val="both"/>
      </w:pPr>
    </w:p>
  </w:footnote>
  <w:footnote w:id="6">
    <w:p w:rsidR="00B10547" w:rsidRDefault="00B10547" w:rsidP="008A68A2">
      <w:pPr>
        <w:pStyle w:val="FootnoteText"/>
        <w:jc w:val="both"/>
      </w:pPr>
    </w:p>
  </w:footnote>
  <w:footnote w:id="7">
    <w:p w:rsidR="00B10547" w:rsidRDefault="00B10547">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B10547" w:rsidRDefault="00B10547"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10547" w:rsidRDefault="00B10547" w:rsidP="006B3E56">
      <w:pPr>
        <w:jc w:val="both"/>
      </w:pPr>
    </w:p>
  </w:footnote>
  <w:footnote w:id="9">
    <w:p w:rsidR="00B10547" w:rsidRDefault="00B10547"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B10547" w:rsidRPr="00D3436F" w:rsidRDefault="00B10547"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B10547" w:rsidRDefault="00B10547" w:rsidP="003C670C">
      <w:pPr>
        <w:widowControl w:val="0"/>
        <w:ind w:right="309"/>
        <w:jc w:val="both"/>
      </w:pPr>
    </w:p>
  </w:footnote>
  <w:footnote w:id="11">
    <w:p w:rsidR="00B10547" w:rsidRDefault="00B10547" w:rsidP="003D2FE2">
      <w:pPr>
        <w:pStyle w:val="FootnoteText"/>
        <w:jc w:val="both"/>
      </w:pPr>
    </w:p>
  </w:footnote>
  <w:footnote w:id="12">
    <w:p w:rsidR="00B10547" w:rsidRDefault="00B10547" w:rsidP="000A214C">
      <w:pPr>
        <w:pStyle w:val="FootnoteText"/>
        <w:jc w:val="both"/>
      </w:pPr>
    </w:p>
  </w:footnote>
  <w:footnote w:id="13">
    <w:p w:rsidR="00B10547" w:rsidRDefault="00B10547"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B10547" w:rsidRPr="00402BC3" w:rsidRDefault="00B10547"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B10547" w:rsidRPr="00552088" w:rsidRDefault="00B10547"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B10547" w:rsidRDefault="00B10547" w:rsidP="000D6018">
      <w:pPr>
        <w:pStyle w:val="FootnoteText"/>
        <w:jc w:val="both"/>
      </w:pPr>
    </w:p>
  </w:footnote>
  <w:footnote w:id="15">
    <w:p w:rsidR="00B10547" w:rsidRDefault="00B10547"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B10547" w:rsidRPr="008842CE" w:rsidRDefault="00B10547"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10547" w:rsidRDefault="00B10547" w:rsidP="00084B51">
      <w:pPr>
        <w:pStyle w:val="FootnoteText"/>
        <w:widowControl w:val="0"/>
        <w:jc w:val="both"/>
      </w:pPr>
    </w:p>
  </w:footnote>
  <w:footnote w:id="17">
    <w:p w:rsidR="00B10547" w:rsidRPr="008842CE" w:rsidRDefault="00B10547"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B10547" w:rsidRPr="008842CE" w:rsidRDefault="00B10547"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B10547" w:rsidRDefault="00B10547" w:rsidP="00413390">
      <w:pPr>
        <w:pStyle w:val="FootnoteText"/>
        <w:widowControl w:val="0"/>
        <w:jc w:val="both"/>
      </w:pPr>
    </w:p>
  </w:footnote>
  <w:footnote w:id="18">
    <w:p w:rsidR="00B10547" w:rsidRDefault="00B10547"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B10547" w:rsidRDefault="00B10547" w:rsidP="008842CE">
      <w:pPr>
        <w:widowControl w:val="0"/>
        <w:jc w:val="both"/>
      </w:pPr>
      <w:r w:rsidRPr="008842CE">
        <w:rPr>
          <w:rStyle w:val="FootnoteReference"/>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locked="1" w:semiHidden="0" w:uiPriority="0"/>
    <w:lsdException w:name="toa heading" w:unhideWhenUsed="1"/>
    <w:lsdException w:name="List" w:unhideWhenUsed="1"/>
    <w:lsdException w:name="List Bullet" w:locked="1" w:semiHidden="0" w:uiPriority="0"/>
    <w:lsdException w:name="List Number" w:locked="1" w:semiHidden="0" w:uiPriority="0"/>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locked="1" w:semiHidden="0" w:uiPriority="0"/>
    <w:lsdException w:name="List Continue 4" w:locked="1" w:semiHidden="0" w:uiPriority="0"/>
    <w:lsdException w:name="List Continue 5" w:locked="1" w:semiHidden="0" w:uiPriority="0"/>
    <w:lsdException w:name="Message Header" w:locked="1" w:semiHidden="0" w:uiPriority="0"/>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rsid w:val="00FF5D46"/>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FF5D46"/>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rsid w:val="00FF5D46"/>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FF5D46"/>
    <w:rPr>
      <w:sz w:val="0"/>
      <w:szCs w:val="0"/>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407504839">
      <w:marLeft w:val="0"/>
      <w:marRight w:val="0"/>
      <w:marTop w:val="0"/>
      <w:marBottom w:val="0"/>
      <w:divBdr>
        <w:top w:val="none" w:sz="0" w:space="0" w:color="auto"/>
        <w:left w:val="none" w:sz="0" w:space="0" w:color="auto"/>
        <w:bottom w:val="none" w:sz="0" w:space="0" w:color="auto"/>
        <w:right w:val="none" w:sz="0" w:space="0" w:color="auto"/>
      </w:divBdr>
    </w:div>
    <w:div w:id="407504840">
      <w:marLeft w:val="0"/>
      <w:marRight w:val="0"/>
      <w:marTop w:val="0"/>
      <w:marBottom w:val="0"/>
      <w:divBdr>
        <w:top w:val="none" w:sz="0" w:space="0" w:color="auto"/>
        <w:left w:val="none" w:sz="0" w:space="0" w:color="auto"/>
        <w:bottom w:val="none" w:sz="0" w:space="0" w:color="auto"/>
        <w:right w:val="none" w:sz="0" w:space="0" w:color="auto"/>
      </w:divBdr>
    </w:div>
    <w:div w:id="407504841">
      <w:marLeft w:val="0"/>
      <w:marRight w:val="0"/>
      <w:marTop w:val="0"/>
      <w:marBottom w:val="0"/>
      <w:divBdr>
        <w:top w:val="none" w:sz="0" w:space="0" w:color="auto"/>
        <w:left w:val="none" w:sz="0" w:space="0" w:color="auto"/>
        <w:bottom w:val="none" w:sz="0" w:space="0" w:color="auto"/>
        <w:right w:val="none" w:sz="0" w:space="0" w:color="auto"/>
      </w:divBdr>
    </w:div>
    <w:div w:id="407504842">
      <w:marLeft w:val="0"/>
      <w:marRight w:val="0"/>
      <w:marTop w:val="0"/>
      <w:marBottom w:val="0"/>
      <w:divBdr>
        <w:top w:val="none" w:sz="0" w:space="0" w:color="auto"/>
        <w:left w:val="none" w:sz="0" w:space="0" w:color="auto"/>
        <w:bottom w:val="none" w:sz="0" w:space="0" w:color="auto"/>
        <w:right w:val="none" w:sz="0" w:space="0" w:color="auto"/>
      </w:divBdr>
    </w:div>
    <w:div w:id="407504843">
      <w:marLeft w:val="0"/>
      <w:marRight w:val="0"/>
      <w:marTop w:val="0"/>
      <w:marBottom w:val="0"/>
      <w:divBdr>
        <w:top w:val="none" w:sz="0" w:space="0" w:color="auto"/>
        <w:left w:val="none" w:sz="0" w:space="0" w:color="auto"/>
        <w:bottom w:val="none" w:sz="0" w:space="0" w:color="auto"/>
        <w:right w:val="none" w:sz="0" w:space="0" w:color="auto"/>
      </w:divBdr>
    </w:div>
    <w:div w:id="407504844">
      <w:marLeft w:val="0"/>
      <w:marRight w:val="0"/>
      <w:marTop w:val="0"/>
      <w:marBottom w:val="0"/>
      <w:divBdr>
        <w:top w:val="none" w:sz="0" w:space="0" w:color="auto"/>
        <w:left w:val="none" w:sz="0" w:space="0" w:color="auto"/>
        <w:bottom w:val="none" w:sz="0" w:space="0" w:color="auto"/>
        <w:right w:val="none" w:sz="0" w:space="0" w:color="auto"/>
      </w:divBdr>
    </w:div>
    <w:div w:id="407504845">
      <w:marLeft w:val="0"/>
      <w:marRight w:val="0"/>
      <w:marTop w:val="0"/>
      <w:marBottom w:val="0"/>
      <w:divBdr>
        <w:top w:val="none" w:sz="0" w:space="0" w:color="auto"/>
        <w:left w:val="none" w:sz="0" w:space="0" w:color="auto"/>
        <w:bottom w:val="none" w:sz="0" w:space="0" w:color="auto"/>
        <w:right w:val="none" w:sz="0" w:space="0" w:color="auto"/>
      </w:divBdr>
    </w:div>
    <w:div w:id="407504846">
      <w:marLeft w:val="0"/>
      <w:marRight w:val="0"/>
      <w:marTop w:val="0"/>
      <w:marBottom w:val="0"/>
      <w:divBdr>
        <w:top w:val="none" w:sz="0" w:space="0" w:color="auto"/>
        <w:left w:val="none" w:sz="0" w:space="0" w:color="auto"/>
        <w:bottom w:val="none" w:sz="0" w:space="0" w:color="auto"/>
        <w:right w:val="none" w:sz="0" w:space="0" w:color="auto"/>
      </w:divBdr>
    </w:div>
    <w:div w:id="407504847">
      <w:marLeft w:val="0"/>
      <w:marRight w:val="0"/>
      <w:marTop w:val="0"/>
      <w:marBottom w:val="0"/>
      <w:divBdr>
        <w:top w:val="none" w:sz="0" w:space="0" w:color="auto"/>
        <w:left w:val="none" w:sz="0" w:space="0" w:color="auto"/>
        <w:bottom w:val="none" w:sz="0" w:space="0" w:color="auto"/>
        <w:right w:val="none" w:sz="0" w:space="0" w:color="auto"/>
      </w:divBdr>
    </w:div>
    <w:div w:id="407504848">
      <w:marLeft w:val="0"/>
      <w:marRight w:val="0"/>
      <w:marTop w:val="0"/>
      <w:marBottom w:val="0"/>
      <w:divBdr>
        <w:top w:val="none" w:sz="0" w:space="0" w:color="auto"/>
        <w:left w:val="none" w:sz="0" w:space="0" w:color="auto"/>
        <w:bottom w:val="none" w:sz="0" w:space="0" w:color="auto"/>
        <w:right w:val="none" w:sz="0" w:space="0" w:color="auto"/>
      </w:divBdr>
    </w:div>
    <w:div w:id="407504849">
      <w:marLeft w:val="0"/>
      <w:marRight w:val="0"/>
      <w:marTop w:val="0"/>
      <w:marBottom w:val="0"/>
      <w:divBdr>
        <w:top w:val="none" w:sz="0" w:space="0" w:color="auto"/>
        <w:left w:val="none" w:sz="0" w:space="0" w:color="auto"/>
        <w:bottom w:val="none" w:sz="0" w:space="0" w:color="auto"/>
        <w:right w:val="none" w:sz="0" w:space="0" w:color="auto"/>
      </w:divBdr>
    </w:div>
    <w:div w:id="407504850">
      <w:marLeft w:val="0"/>
      <w:marRight w:val="0"/>
      <w:marTop w:val="0"/>
      <w:marBottom w:val="0"/>
      <w:divBdr>
        <w:top w:val="none" w:sz="0" w:space="0" w:color="auto"/>
        <w:left w:val="none" w:sz="0" w:space="0" w:color="auto"/>
        <w:bottom w:val="none" w:sz="0" w:space="0" w:color="auto"/>
        <w:right w:val="none" w:sz="0" w:space="0" w:color="auto"/>
      </w:divBdr>
    </w:div>
    <w:div w:id="407504851">
      <w:marLeft w:val="0"/>
      <w:marRight w:val="0"/>
      <w:marTop w:val="0"/>
      <w:marBottom w:val="0"/>
      <w:divBdr>
        <w:top w:val="none" w:sz="0" w:space="0" w:color="auto"/>
        <w:left w:val="none" w:sz="0" w:space="0" w:color="auto"/>
        <w:bottom w:val="none" w:sz="0" w:space="0" w:color="auto"/>
        <w:right w:val="none" w:sz="0" w:space="0" w:color="auto"/>
      </w:divBdr>
    </w:div>
    <w:div w:id="407504852">
      <w:marLeft w:val="0"/>
      <w:marRight w:val="0"/>
      <w:marTop w:val="0"/>
      <w:marBottom w:val="0"/>
      <w:divBdr>
        <w:top w:val="none" w:sz="0" w:space="0" w:color="auto"/>
        <w:left w:val="none" w:sz="0" w:space="0" w:color="auto"/>
        <w:bottom w:val="none" w:sz="0" w:space="0" w:color="auto"/>
        <w:right w:val="none" w:sz="0" w:space="0" w:color="auto"/>
      </w:divBdr>
    </w:div>
    <w:div w:id="407504853">
      <w:marLeft w:val="0"/>
      <w:marRight w:val="0"/>
      <w:marTop w:val="0"/>
      <w:marBottom w:val="0"/>
      <w:divBdr>
        <w:top w:val="none" w:sz="0" w:space="0" w:color="auto"/>
        <w:left w:val="none" w:sz="0" w:space="0" w:color="auto"/>
        <w:bottom w:val="none" w:sz="0" w:space="0" w:color="auto"/>
        <w:right w:val="none" w:sz="0" w:space="0" w:color="auto"/>
      </w:divBdr>
    </w:div>
    <w:div w:id="407504854">
      <w:marLeft w:val="0"/>
      <w:marRight w:val="0"/>
      <w:marTop w:val="0"/>
      <w:marBottom w:val="0"/>
      <w:divBdr>
        <w:top w:val="none" w:sz="0" w:space="0" w:color="auto"/>
        <w:left w:val="none" w:sz="0" w:space="0" w:color="auto"/>
        <w:bottom w:val="none" w:sz="0" w:space="0" w:color="auto"/>
        <w:right w:val="none" w:sz="0" w:space="0" w:color="auto"/>
      </w:divBdr>
    </w:div>
    <w:div w:id="407504855">
      <w:marLeft w:val="0"/>
      <w:marRight w:val="0"/>
      <w:marTop w:val="0"/>
      <w:marBottom w:val="0"/>
      <w:divBdr>
        <w:top w:val="none" w:sz="0" w:space="0" w:color="auto"/>
        <w:left w:val="none" w:sz="0" w:space="0" w:color="auto"/>
        <w:bottom w:val="none" w:sz="0" w:space="0" w:color="auto"/>
        <w:right w:val="none" w:sz="0" w:space="0" w:color="auto"/>
      </w:divBdr>
    </w:div>
    <w:div w:id="407504856">
      <w:marLeft w:val="0"/>
      <w:marRight w:val="0"/>
      <w:marTop w:val="0"/>
      <w:marBottom w:val="0"/>
      <w:divBdr>
        <w:top w:val="none" w:sz="0" w:space="0" w:color="auto"/>
        <w:left w:val="none" w:sz="0" w:space="0" w:color="auto"/>
        <w:bottom w:val="none" w:sz="0" w:space="0" w:color="auto"/>
        <w:right w:val="none" w:sz="0" w:space="0" w:color="auto"/>
      </w:divBdr>
    </w:div>
    <w:div w:id="407504857">
      <w:marLeft w:val="0"/>
      <w:marRight w:val="0"/>
      <w:marTop w:val="0"/>
      <w:marBottom w:val="0"/>
      <w:divBdr>
        <w:top w:val="none" w:sz="0" w:space="0" w:color="auto"/>
        <w:left w:val="none" w:sz="0" w:space="0" w:color="auto"/>
        <w:bottom w:val="none" w:sz="0" w:space="0" w:color="auto"/>
        <w:right w:val="none" w:sz="0" w:space="0" w:color="auto"/>
      </w:divBdr>
    </w:div>
    <w:div w:id="407504858">
      <w:marLeft w:val="0"/>
      <w:marRight w:val="0"/>
      <w:marTop w:val="0"/>
      <w:marBottom w:val="0"/>
      <w:divBdr>
        <w:top w:val="none" w:sz="0" w:space="0" w:color="auto"/>
        <w:left w:val="none" w:sz="0" w:space="0" w:color="auto"/>
        <w:bottom w:val="none" w:sz="0" w:space="0" w:color="auto"/>
        <w:right w:val="none" w:sz="0" w:space="0" w:color="auto"/>
      </w:divBdr>
    </w:div>
    <w:div w:id="407504859">
      <w:marLeft w:val="0"/>
      <w:marRight w:val="0"/>
      <w:marTop w:val="0"/>
      <w:marBottom w:val="0"/>
      <w:divBdr>
        <w:top w:val="none" w:sz="0" w:space="0" w:color="auto"/>
        <w:left w:val="none" w:sz="0" w:space="0" w:color="auto"/>
        <w:bottom w:val="none" w:sz="0" w:space="0" w:color="auto"/>
        <w:right w:val="none" w:sz="0" w:space="0" w:color="auto"/>
      </w:divBdr>
    </w:div>
    <w:div w:id="407504860">
      <w:marLeft w:val="0"/>
      <w:marRight w:val="0"/>
      <w:marTop w:val="0"/>
      <w:marBottom w:val="0"/>
      <w:divBdr>
        <w:top w:val="none" w:sz="0" w:space="0" w:color="auto"/>
        <w:left w:val="none" w:sz="0" w:space="0" w:color="auto"/>
        <w:bottom w:val="none" w:sz="0" w:space="0" w:color="auto"/>
        <w:right w:val="none" w:sz="0" w:space="0" w:color="auto"/>
      </w:divBdr>
    </w:div>
    <w:div w:id="4075048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1468</TotalTime>
  <Pages>67</Pages>
  <Words>17577</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749</cp:revision>
  <cp:lastPrinted>2018-02-16T07:12:00Z</cp:lastPrinted>
  <dcterms:created xsi:type="dcterms:W3CDTF">2019-10-28T07:04:00Z</dcterms:created>
  <dcterms:modified xsi:type="dcterms:W3CDTF">2020-01-15T13:07:00Z</dcterms:modified>
</cp:coreProperties>
</file>